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086C2" w14:textId="77777777" w:rsidR="00A674A1" w:rsidRPr="000E7AEB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B9E8B69" w14:textId="77777777" w:rsidR="00A674A1" w:rsidRPr="000E7AEB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1DB56F61" w14:textId="77777777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E856EB8" w14:textId="7A906027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23692290" w14:textId="4EA61063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BD6204" w:rsidRPr="000E7AEB">
        <w:rPr>
          <w:rFonts w:asciiTheme="majorBidi" w:hAnsiTheme="majorBidi" w:cstheme="majorBidi" w:hint="cs"/>
          <w:sz w:val="30"/>
          <w:szCs w:val="30"/>
          <w:cs/>
        </w:rPr>
        <w:t>และลูกหนี้อื่น</w:t>
      </w:r>
    </w:p>
    <w:p w14:paraId="6DB06C1D" w14:textId="31A03959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967BA0">
        <w:rPr>
          <w:rFonts w:asciiTheme="majorBidi" w:hAnsiTheme="majorBidi" w:cstheme="majorBidi"/>
          <w:sz w:val="30"/>
          <w:szCs w:val="30"/>
        </w:rPr>
        <w:t xml:space="preserve"> </w:t>
      </w:r>
      <w:r w:rsidR="00B17B90" w:rsidRPr="000E7AEB">
        <w:rPr>
          <w:rFonts w:asciiTheme="majorBidi" w:hAnsiTheme="majorBidi" w:cstheme="majorBidi" w:hint="cs"/>
          <w:sz w:val="30"/>
          <w:szCs w:val="30"/>
          <w:cs/>
        </w:rPr>
        <w:t>และสินทรัพย์สิทธิการใช้</w:t>
      </w:r>
    </w:p>
    <w:p w14:paraId="75F231F9" w14:textId="51B3DA9C" w:rsidR="00A674A1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6774223A" w14:textId="358C8857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457F297" w14:textId="2C78E8ED" w:rsidR="000E48F0" w:rsidRDefault="00A674A1" w:rsidP="000E48F0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0BDA0E1" w14:textId="17464133" w:rsidR="00C51DC4" w:rsidRDefault="002F66BD" w:rsidP="000E48F0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025BBB46" w14:textId="12D3EC85" w:rsidR="00A35691" w:rsidRDefault="00A35691" w:rsidP="0022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29569A26" w14:textId="77777777" w:rsidR="000E48F0" w:rsidRPr="000E7AEB" w:rsidRDefault="000E48F0" w:rsidP="000E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1E8C1B3B" w14:textId="77777777" w:rsidR="00A674A1" w:rsidRPr="000E7AEB" w:rsidRDefault="00A674A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28914" w14:textId="77777777" w:rsidR="00D960C0" w:rsidRPr="000E7AEB" w:rsidRDefault="00D960C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2"/>
          <w:szCs w:val="22"/>
        </w:rPr>
      </w:pPr>
    </w:p>
    <w:p w14:paraId="4467F1B5" w14:textId="77777777" w:rsidR="00D960C0" w:rsidRPr="000E7AEB" w:rsidRDefault="00D960C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2"/>
          <w:szCs w:val="22"/>
        </w:rPr>
      </w:pPr>
    </w:p>
    <w:p w14:paraId="3F692364" w14:textId="74C1A871" w:rsidR="00982385" w:rsidRPr="000E7AEB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22"/>
          <w:szCs w:val="22"/>
        </w:rPr>
        <w:br w:type="page"/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5931FC" w:rsidRPr="000E7AEB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</w:t>
      </w:r>
      <w:r w:rsidR="001777B0" w:rsidRPr="000E7AE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F7F7CC2" w14:textId="77777777" w:rsidR="00982385" w:rsidRPr="000E7AEB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18E1F89E" w14:textId="46285EBA" w:rsidR="00982385" w:rsidRPr="000E7AEB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0E7AEB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0E7AE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0E7AEB">
        <w:rPr>
          <w:rFonts w:asciiTheme="majorBidi" w:hAnsiTheme="majorBidi" w:cstheme="majorBidi"/>
          <w:sz w:val="30"/>
          <w:szCs w:val="30"/>
          <w:cs/>
        </w:rPr>
        <w:t>คณะ</w:t>
      </w:r>
      <w:r w:rsidRPr="000E7AE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0E7AE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67FA8"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="008054DE">
        <w:rPr>
          <w:rFonts w:asciiTheme="majorBidi" w:hAnsiTheme="majorBidi" w:cstheme="majorBidi"/>
          <w:sz w:val="30"/>
          <w:szCs w:val="30"/>
        </w:rPr>
        <w:t>14</w:t>
      </w:r>
      <w:r w:rsidR="00082A6A">
        <w:rPr>
          <w:rFonts w:asciiTheme="majorBidi" w:hAnsiTheme="majorBidi" w:cstheme="majorBidi"/>
          <w:sz w:val="30"/>
          <w:szCs w:val="30"/>
        </w:rPr>
        <w:t xml:space="preserve"> </w:t>
      </w:r>
      <w:r w:rsidR="00A17A37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082A6A">
        <w:rPr>
          <w:rFonts w:asciiTheme="majorBidi" w:hAnsiTheme="majorBidi" w:cs="Angsana New"/>
          <w:sz w:val="30"/>
          <w:szCs w:val="30"/>
        </w:rPr>
        <w:t xml:space="preserve"> </w:t>
      </w:r>
      <w:r w:rsidR="008A5B6B" w:rsidRPr="000E7AEB">
        <w:rPr>
          <w:rFonts w:asciiTheme="majorBidi" w:hAnsiTheme="majorBidi" w:cstheme="majorBidi"/>
          <w:sz w:val="30"/>
          <w:szCs w:val="30"/>
        </w:rPr>
        <w:t>256</w:t>
      </w:r>
      <w:r w:rsidR="003A4F2C">
        <w:rPr>
          <w:rFonts w:asciiTheme="majorBidi" w:hAnsiTheme="majorBidi" w:cstheme="majorBidi"/>
          <w:sz w:val="30"/>
          <w:szCs w:val="30"/>
        </w:rPr>
        <w:t>9</w:t>
      </w:r>
    </w:p>
    <w:p w14:paraId="300B8C95" w14:textId="77777777" w:rsidR="00C31E08" w:rsidRPr="000E7AEB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4248DE8F" w14:textId="77777777" w:rsidR="001E7DFF" w:rsidRPr="000E7AEB" w:rsidRDefault="001E7DFF" w:rsidP="004273C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0E7AE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08EDE35" w14:textId="77777777" w:rsidR="001E7DFF" w:rsidRPr="000E7AEB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4A3A91DE" w14:textId="73FA2BED" w:rsidR="009C7481" w:rsidRPr="000E7AEB" w:rsidRDefault="009C7481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CE1EAC" w:rsidRPr="000E7AEB">
        <w:rPr>
          <w:rFonts w:asciiTheme="majorBidi" w:hAnsiTheme="majorBidi" w:cstheme="majorBidi"/>
          <w:sz w:val="30"/>
          <w:szCs w:val="30"/>
          <w:cs/>
        </w:rPr>
        <w:br/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2176E" w:rsidRPr="000E7AEB">
        <w:rPr>
          <w:rFonts w:asciiTheme="majorBidi" w:hAnsiTheme="majorBidi" w:cs="Angsana New" w:hint="cs"/>
          <w:spacing w:val="-2"/>
          <w:sz w:val="30"/>
          <w:szCs w:val="30"/>
          <w:cs/>
        </w:rPr>
        <w:t>โดยงบการเงินระหว่างกาล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นี้เน้นการให้ข้อมูลที่เกี่ยวกับกิจกรรม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C32474" w:rsidRPr="000E7AE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>เอเ</w:t>
      </w:r>
      <w:r w:rsidR="00C32474" w:rsidRPr="000E7AEB">
        <w:rPr>
          <w:rFonts w:asciiTheme="majorBidi" w:hAnsiTheme="majorBidi" w:cs="Angsana New" w:hint="cs"/>
          <w:sz w:val="30"/>
          <w:szCs w:val="30"/>
          <w:cs/>
        </w:rPr>
        <w:t>ซี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 xml:space="preserve">ย เมทัล </w:t>
      </w:r>
      <w:r w:rsidR="005F3886" w:rsidRPr="000E7AEB">
        <w:rPr>
          <w:rFonts w:asciiTheme="majorBidi" w:hAnsiTheme="majorBidi" w:cs="Angsana New" w:hint="cs"/>
          <w:sz w:val="30"/>
          <w:szCs w:val="30"/>
          <w:cs/>
        </w:rPr>
        <w:t>จำ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 xml:space="preserve">กัด (มหาชน) (“บริษัท”)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58470D" w:rsidRPr="000E7AEB">
        <w:rPr>
          <w:rFonts w:asciiTheme="majorBidi" w:hAnsiTheme="majorBidi" w:cs="Angsana New"/>
          <w:sz w:val="30"/>
          <w:szCs w:val="30"/>
        </w:rPr>
        <w:t xml:space="preserve"> (“</w:t>
      </w:r>
      <w:r w:rsidR="0058470D" w:rsidRPr="000E7AEB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58470D" w:rsidRPr="000E7AEB">
        <w:rPr>
          <w:rFonts w:asciiTheme="majorBidi" w:hAnsiTheme="majorBidi" w:cs="Angsana New"/>
          <w:sz w:val="30"/>
          <w:szCs w:val="30"/>
        </w:rPr>
        <w:t xml:space="preserve">”)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สำหรับปีสิ้นสุดวันที่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44612" w:rsidRPr="000E7AEB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44612" w:rsidRPr="000E7AEB">
        <w:rPr>
          <w:rFonts w:asciiTheme="majorBidi" w:hAnsiTheme="majorBidi" w:cstheme="majorBidi"/>
          <w:sz w:val="30"/>
          <w:szCs w:val="30"/>
        </w:rPr>
        <w:t>256</w:t>
      </w:r>
      <w:r w:rsidR="003A4F2C">
        <w:rPr>
          <w:rFonts w:asciiTheme="majorBidi" w:hAnsiTheme="majorBidi" w:cstheme="majorBidi"/>
          <w:sz w:val="30"/>
          <w:szCs w:val="30"/>
        </w:rPr>
        <w:t>8</w:t>
      </w:r>
    </w:p>
    <w:p w14:paraId="406EBDC4" w14:textId="7372D993" w:rsidR="00C904F0" w:rsidRPr="000E7AEB" w:rsidRDefault="00C904F0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FEA401" w14:textId="01B81DF9" w:rsidR="005F0C7C" w:rsidRPr="000E7AEB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E7AEB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0E7AE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E7AEB">
        <w:rPr>
          <w:rFonts w:asciiTheme="majorBidi" w:hAnsiTheme="majorBidi" w:cstheme="majorBidi" w:hint="cs"/>
          <w:b/>
          <w:sz w:val="30"/>
          <w:szCs w:val="30"/>
          <w:cs/>
        </w:rPr>
        <w:t>ไว้</w:t>
      </w:r>
      <w:r w:rsidRPr="000E7AEB">
        <w:rPr>
          <w:rFonts w:asciiTheme="majorBidi" w:hAnsiTheme="majorBidi" w:cstheme="majorBidi"/>
          <w:b/>
          <w:sz w:val="30"/>
          <w:szCs w:val="30"/>
          <w:cs/>
        </w:rPr>
        <w:t xml:space="preserve">ในงบการเงินสำหรับปีสิ้นสุดวันที่ </w:t>
      </w:r>
      <w:r w:rsidR="00944612" w:rsidRPr="000E7AEB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944612" w:rsidRPr="000E7AEB">
        <w:rPr>
          <w:rFonts w:asciiTheme="majorBidi" w:hAnsiTheme="majorBidi" w:cstheme="majorBidi"/>
          <w:bCs/>
          <w:sz w:val="30"/>
          <w:szCs w:val="30"/>
        </w:rPr>
        <w:t>256</w:t>
      </w:r>
      <w:r w:rsidR="003A4F2C">
        <w:rPr>
          <w:rFonts w:asciiTheme="majorBidi" w:hAnsiTheme="majorBidi" w:cstheme="majorBidi"/>
          <w:bCs/>
          <w:sz w:val="30"/>
          <w:szCs w:val="30"/>
        </w:rPr>
        <w:t>8</w:t>
      </w:r>
    </w:p>
    <w:p w14:paraId="77E69D31" w14:textId="77777777" w:rsidR="00024D7C" w:rsidRPr="000E7AEB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8F1625" w14:textId="77777777" w:rsidR="007A12F2" w:rsidRPr="000E7AEB" w:rsidRDefault="007A12F2" w:rsidP="004273C9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513640" w14:textId="77777777" w:rsidR="007A12F2" w:rsidRPr="000E7AEB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  <w:cs/>
        </w:rPr>
      </w:pPr>
    </w:p>
    <w:p w14:paraId="7A9B008D" w14:textId="52A0202E" w:rsidR="00773B1F" w:rsidRPr="000E7AEB" w:rsidRDefault="009F6A3D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cs/>
          <w:lang w:val="en-US" w:bidi="th-TH"/>
        </w:rPr>
      </w:pP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FA21FD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บริษัทร่วม</w:t>
      </w:r>
      <w:r w:rsidR="00FA21FD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54113C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ผู้บริหารสำคัญ</w:t>
      </w:r>
      <w:r w:rsidR="006E5000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</w:t>
      </w: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บุคคลหรือกิจการอื่น</w:t>
      </w:r>
      <w:r w:rsidR="0054113C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ที่เกี่ยวข้องกัน </w:t>
      </w:r>
      <w:r w:rsidR="00226161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และนโยบาย</w:t>
      </w:r>
      <w:r w:rsidR="00690476" w:rsidRPr="000E7AEB">
        <w:rPr>
          <w:rFonts w:asciiTheme="majorBidi" w:hAnsiTheme="majorBidi" w:cs="Angsana New"/>
          <w:b/>
          <w:sz w:val="30"/>
          <w:szCs w:val="30"/>
          <w:lang w:val="en-US" w:bidi="th-TH"/>
        </w:rPr>
        <w:br/>
      </w:r>
      <w:r w:rsidR="00226161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การกำหนดราคา ไม่มีการเปลี่ยนแปลงอย่างมีสาระสำคัญจากงบการเงินสำหรับปีสิ้นสุดวันที่ </w:t>
      </w:r>
      <w:r w:rsidR="006E0308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 xml:space="preserve">31 </w:t>
      </w:r>
      <w:r w:rsidR="00DF39DB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ธันวาคม</w:t>
      </w:r>
      <w:r w:rsidR="006E0308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6E0308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>256</w:t>
      </w:r>
      <w:r w:rsidR="003A4F2C">
        <w:rPr>
          <w:rFonts w:asciiTheme="majorBidi" w:hAnsiTheme="majorBidi" w:cs="Angsana New"/>
          <w:bCs/>
          <w:sz w:val="30"/>
          <w:szCs w:val="30"/>
          <w:lang w:val="en-US" w:bidi="th-TH"/>
        </w:rPr>
        <w:t>8</w:t>
      </w:r>
    </w:p>
    <w:p w14:paraId="68D871D1" w14:textId="77777777" w:rsidR="006E0308" w:rsidRPr="000E7AEB" w:rsidRDefault="006E0308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lang w:val="en-US" w:bidi="th-TH"/>
        </w:rPr>
      </w:pPr>
    </w:p>
    <w:p w14:paraId="65427C18" w14:textId="77777777" w:rsidR="00DD6EBA" w:rsidRPr="000E7AEB" w:rsidRDefault="00DD6EBA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</w:p>
    <w:p w14:paraId="112FC898" w14:textId="77777777" w:rsidR="00DD6EBA" w:rsidRPr="000E7AEB" w:rsidRDefault="00DD6EBA">
      <w:r w:rsidRPr="000E7AEB"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082A6A" w:rsidRPr="00530B28" w14:paraId="7F48AA5B" w14:textId="77777777">
        <w:trPr>
          <w:tblHeader/>
        </w:trPr>
        <w:tc>
          <w:tcPr>
            <w:tcW w:w="2279" w:type="pct"/>
          </w:tcPr>
          <w:p w14:paraId="4CD97794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</w:tcPr>
          <w:p w14:paraId="4DCD4633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70AFFC6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5C032253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A6A" w:rsidRPr="00530B28" w14:paraId="4169C908" w14:textId="77777777">
        <w:trPr>
          <w:tblHeader/>
        </w:trPr>
        <w:tc>
          <w:tcPr>
            <w:tcW w:w="2279" w:type="pct"/>
          </w:tcPr>
          <w:p w14:paraId="21BC6DF4" w14:textId="1130EDBA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A4F2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9300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300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</w:tcPr>
          <w:p w14:paraId="54D2FE15" w14:textId="7090D390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300F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3D6A60AB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0B4F52" w14:textId="50F1A20C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300F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0DEED668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A4108D" w14:textId="6DAA6732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300F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171BB09D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C534424" w14:textId="3B5EEC31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300F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082A6A" w:rsidRPr="00530B28" w14:paraId="6B1470D7" w14:textId="77777777">
        <w:trPr>
          <w:tblHeader/>
        </w:trPr>
        <w:tc>
          <w:tcPr>
            <w:tcW w:w="2279" w:type="pct"/>
          </w:tcPr>
          <w:p w14:paraId="12521B57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72EF8D81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530B28" w14:paraId="5E8FDC49" w14:textId="77777777">
        <w:tc>
          <w:tcPr>
            <w:tcW w:w="2279" w:type="pct"/>
          </w:tcPr>
          <w:p w14:paraId="0A39E65D" w14:textId="77777777" w:rsidR="00082A6A" w:rsidRPr="00530B28" w:rsidRDefault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A4733CE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9B649D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C6FC1C4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6930CE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C8215F1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90A6DA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95DCD0A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E21" w:rsidRPr="00530B28" w14:paraId="7308E43D" w14:textId="77777777">
        <w:tc>
          <w:tcPr>
            <w:tcW w:w="2279" w:type="pct"/>
          </w:tcPr>
          <w:p w14:paraId="5002CCB0" w14:textId="77777777" w:rsidR="00D54E21" w:rsidRPr="00530B28" w:rsidRDefault="00D54E21" w:rsidP="00D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1" w:type="pct"/>
          </w:tcPr>
          <w:p w14:paraId="1673528F" w14:textId="33463750" w:rsidR="00D54E21" w:rsidRPr="00530B28" w:rsidRDefault="00715BD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132EA86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95C07D1" w14:textId="531CFF59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AA4E7C4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5C3A60" w14:textId="7F535C2B" w:rsidR="00D54E21" w:rsidRPr="00530B28" w:rsidRDefault="00715BD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41,593</w:t>
            </w:r>
          </w:p>
        </w:tc>
        <w:tc>
          <w:tcPr>
            <w:tcW w:w="145" w:type="pct"/>
          </w:tcPr>
          <w:p w14:paraId="04382522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8F53BED" w14:textId="406768AD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31,772</w:t>
            </w:r>
          </w:p>
        </w:tc>
      </w:tr>
      <w:tr w:rsidR="00D54E21" w:rsidRPr="00530B28" w14:paraId="17D89D9B" w14:textId="77777777">
        <w:tc>
          <w:tcPr>
            <w:tcW w:w="2279" w:type="pct"/>
          </w:tcPr>
          <w:p w14:paraId="3728DCCA" w14:textId="77777777" w:rsidR="00D54E21" w:rsidRPr="00530B28" w:rsidRDefault="00D54E21" w:rsidP="00D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35AB0920" w14:textId="27C4CCE2" w:rsidR="00D54E21" w:rsidRPr="00530B28" w:rsidRDefault="00715BD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89DEFF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D3CDCB1" w14:textId="4598044C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2EB361D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487B8C5" w14:textId="209D997B" w:rsidR="00D54E21" w:rsidRPr="00530B28" w:rsidRDefault="00715BD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1,589</w:t>
            </w:r>
          </w:p>
        </w:tc>
        <w:tc>
          <w:tcPr>
            <w:tcW w:w="145" w:type="pct"/>
          </w:tcPr>
          <w:p w14:paraId="45C84D49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049BCB1" w14:textId="38B3FD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1,554</w:t>
            </w:r>
          </w:p>
        </w:tc>
      </w:tr>
      <w:tr w:rsidR="00D54E21" w:rsidRPr="00530B28" w14:paraId="4C2F8E2E" w14:textId="77777777">
        <w:tc>
          <w:tcPr>
            <w:tcW w:w="2279" w:type="pct"/>
          </w:tcPr>
          <w:p w14:paraId="6C230BD6" w14:textId="77777777" w:rsidR="00D54E21" w:rsidRPr="00530B28" w:rsidRDefault="00D54E21" w:rsidP="00D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</w:tcPr>
          <w:p w14:paraId="178A0A5B" w14:textId="43F4C541" w:rsidR="00D54E21" w:rsidRPr="00530B28" w:rsidRDefault="00715BD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BBF10B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361AFE60" w14:textId="681B3102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9D7860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81FC9FF" w14:textId="07F4E1D9" w:rsidR="00D54E21" w:rsidRPr="00EB71BB" w:rsidRDefault="004A786F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07CC2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CA6D5D" w:rsidRPr="00507CC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269534A6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118531" w14:textId="44982196" w:rsidR="00D54E21" w:rsidRPr="00530B28" w:rsidRDefault="004A786F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296402" w:rsidRPr="00530B28" w14:paraId="39471058" w14:textId="77777777">
        <w:tc>
          <w:tcPr>
            <w:tcW w:w="2279" w:type="pct"/>
          </w:tcPr>
          <w:p w14:paraId="6700D1D7" w14:textId="19269AB5" w:rsidR="00296402" w:rsidRPr="00530B28" w:rsidRDefault="00296402" w:rsidP="00D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ค่าเช่าอาคารและเครื่องจักร</w:t>
            </w:r>
          </w:p>
        </w:tc>
        <w:tc>
          <w:tcPr>
            <w:tcW w:w="581" w:type="pct"/>
          </w:tcPr>
          <w:p w14:paraId="257F1546" w14:textId="46CDE6CF" w:rsidR="00296402" w:rsidRDefault="00296402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75FF50D" w14:textId="77777777" w:rsidR="00296402" w:rsidRPr="00530B28" w:rsidRDefault="00296402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748A64C" w14:textId="53E11741" w:rsidR="00296402" w:rsidRPr="000E7AEB" w:rsidRDefault="00D818BA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920A2C1" w14:textId="77777777" w:rsidR="00296402" w:rsidRPr="00530B28" w:rsidRDefault="00296402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410843B" w14:textId="23B43ED6" w:rsidR="00296402" w:rsidRPr="00507CC2" w:rsidRDefault="00D818BA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8AD9529" w14:textId="77777777" w:rsidR="00296402" w:rsidRPr="00530B28" w:rsidRDefault="00296402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6403BE9" w14:textId="23A59E3D" w:rsidR="00296402" w:rsidRDefault="00D818BA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750</w:t>
            </w:r>
          </w:p>
        </w:tc>
      </w:tr>
      <w:tr w:rsidR="00D54E21" w:rsidRPr="00530B28" w14:paraId="5A2FF2BC" w14:textId="77777777">
        <w:tc>
          <w:tcPr>
            <w:tcW w:w="2279" w:type="pct"/>
          </w:tcPr>
          <w:p w14:paraId="17652284" w14:textId="77777777" w:rsidR="00D54E21" w:rsidRPr="00530B28" w:rsidRDefault="00D54E21" w:rsidP="00D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DE9D821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1529FA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9F83A4E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2E19E0D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7918C9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B8BC78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23458C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E21" w:rsidRPr="00530B28" w14:paraId="1F96A59A" w14:textId="77777777">
        <w:tc>
          <w:tcPr>
            <w:tcW w:w="2279" w:type="pct"/>
          </w:tcPr>
          <w:p w14:paraId="7C7FFF45" w14:textId="77777777" w:rsidR="00D54E21" w:rsidRPr="00530B28" w:rsidRDefault="00D54E21" w:rsidP="00D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5570E643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73E7D44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3588D3E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72F60CF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A1C482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FC8ADE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681FBE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E8F" w:rsidRPr="00530B28" w14:paraId="118A5B39" w14:textId="77777777">
        <w:tc>
          <w:tcPr>
            <w:tcW w:w="2279" w:type="pct"/>
          </w:tcPr>
          <w:p w14:paraId="715BB5DF" w14:textId="77777777" w:rsidR="00FE3E8F" w:rsidRPr="00530B28" w:rsidRDefault="00FE3E8F" w:rsidP="00FE3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665D1D4D" w14:textId="3A05ECFA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221,220</w:t>
            </w:r>
          </w:p>
        </w:tc>
        <w:tc>
          <w:tcPr>
            <w:tcW w:w="129" w:type="pct"/>
          </w:tcPr>
          <w:p w14:paraId="1D3A0564" w14:textId="77777777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5ED8ED0" w14:textId="6687F80D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314,871</w:t>
            </w:r>
          </w:p>
        </w:tc>
        <w:tc>
          <w:tcPr>
            <w:tcW w:w="128" w:type="pct"/>
          </w:tcPr>
          <w:p w14:paraId="158CB854" w14:textId="77777777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2881E2B" w14:textId="2E5F0457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221,220</w:t>
            </w:r>
          </w:p>
        </w:tc>
        <w:tc>
          <w:tcPr>
            <w:tcW w:w="145" w:type="pct"/>
          </w:tcPr>
          <w:p w14:paraId="4AFA458A" w14:textId="77777777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4AAAE0" w14:textId="289C67A8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314,871</w:t>
            </w:r>
          </w:p>
        </w:tc>
      </w:tr>
      <w:tr w:rsidR="00FE3E8F" w:rsidRPr="00530B28" w14:paraId="20EC1E38" w14:textId="77777777">
        <w:tc>
          <w:tcPr>
            <w:tcW w:w="2279" w:type="pct"/>
          </w:tcPr>
          <w:p w14:paraId="782CBB87" w14:textId="77777777" w:rsidR="00FE3E8F" w:rsidRPr="00530B28" w:rsidRDefault="00FE3E8F" w:rsidP="00FE3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67233362" w14:textId="73C57CDE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864,058</w:t>
            </w:r>
          </w:p>
        </w:tc>
        <w:tc>
          <w:tcPr>
            <w:tcW w:w="129" w:type="pct"/>
          </w:tcPr>
          <w:p w14:paraId="4C7734DB" w14:textId="77777777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43391E0" w14:textId="03DE9629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647,003</w:t>
            </w:r>
          </w:p>
        </w:tc>
        <w:tc>
          <w:tcPr>
            <w:tcW w:w="128" w:type="pct"/>
          </w:tcPr>
          <w:p w14:paraId="196FE976" w14:textId="77777777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55C1859" w14:textId="5EFB37CC" w:rsidR="00FE3E8F" w:rsidRPr="00B6600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864,058</w:t>
            </w:r>
          </w:p>
        </w:tc>
        <w:tc>
          <w:tcPr>
            <w:tcW w:w="145" w:type="pct"/>
          </w:tcPr>
          <w:p w14:paraId="691F0F48" w14:textId="77777777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79A2E39" w14:textId="70D271CD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647,003</w:t>
            </w:r>
          </w:p>
        </w:tc>
      </w:tr>
      <w:tr w:rsidR="00FE3E8F" w:rsidRPr="00530B28" w14:paraId="7BC4BCA7" w14:textId="77777777">
        <w:tc>
          <w:tcPr>
            <w:tcW w:w="2279" w:type="pct"/>
          </w:tcPr>
          <w:p w14:paraId="1D501832" w14:textId="4F1B28A1" w:rsidR="00FE3E8F" w:rsidRPr="00530B28" w:rsidRDefault="00FE3E8F" w:rsidP="00FE3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81" w:type="pct"/>
          </w:tcPr>
          <w:p w14:paraId="24BD0571" w14:textId="7A545412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2867A46" w14:textId="77777777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C0D8812" w14:textId="03ED1E8D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28" w:type="pct"/>
          </w:tcPr>
          <w:p w14:paraId="2E2A2709" w14:textId="77777777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2283E7E" w14:textId="43EED88B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F2206A" w14:textId="77777777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FD28EFF" w14:textId="372BC49A" w:rsidR="00FE3E8F" w:rsidRPr="00530B28" w:rsidRDefault="00FE3E8F" w:rsidP="00FE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D54E21" w:rsidRPr="00530B28" w14:paraId="5CB60105" w14:textId="77777777">
        <w:trPr>
          <w:trHeight w:val="245"/>
        </w:trPr>
        <w:tc>
          <w:tcPr>
            <w:tcW w:w="2279" w:type="pct"/>
          </w:tcPr>
          <w:p w14:paraId="73FD1D5E" w14:textId="77777777" w:rsidR="00D54E21" w:rsidRPr="00530B28" w:rsidRDefault="00D54E21" w:rsidP="00D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05CA425" w14:textId="77777777" w:rsidR="00D54E21" w:rsidRPr="00BA4EAC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12092B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7F6756A" w14:textId="77777777" w:rsidR="00D54E21" w:rsidRPr="00665100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5031F3B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D1C4FE" w14:textId="77777777" w:rsidR="00D54E21" w:rsidRPr="00BA4EAC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17F24B6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5B004D3" w14:textId="77777777" w:rsidR="00D54E21" w:rsidRPr="00665100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E21" w:rsidRPr="00530B28" w14:paraId="6E887876" w14:textId="77777777">
        <w:tc>
          <w:tcPr>
            <w:tcW w:w="2279" w:type="pct"/>
          </w:tcPr>
          <w:p w14:paraId="4D520C02" w14:textId="77777777" w:rsidR="00D54E21" w:rsidRPr="00530B28" w:rsidRDefault="00D54E21" w:rsidP="00D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5FA397D8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9" w:type="pct"/>
          </w:tcPr>
          <w:p w14:paraId="2205219F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74" w:type="pct"/>
          </w:tcPr>
          <w:p w14:paraId="39E796AC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" w:type="pct"/>
          </w:tcPr>
          <w:p w14:paraId="048C0A06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78" w:type="pct"/>
          </w:tcPr>
          <w:p w14:paraId="0B692AE0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5" w:type="pct"/>
          </w:tcPr>
          <w:p w14:paraId="5C9E8AAC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86" w:type="pct"/>
          </w:tcPr>
          <w:p w14:paraId="493AC445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D54E21" w:rsidRPr="00530B28" w14:paraId="2F615655" w14:textId="77777777">
        <w:tc>
          <w:tcPr>
            <w:tcW w:w="2279" w:type="pct"/>
          </w:tcPr>
          <w:p w14:paraId="04822834" w14:textId="77777777" w:rsidR="00D54E21" w:rsidRPr="00530B28" w:rsidRDefault="00D54E21" w:rsidP="00D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104D0492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5B518EC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F8A054E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CFA46A5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8750275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BEC062A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B553ED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231B4" w:rsidRPr="00530B28" w14:paraId="084F6A23" w14:textId="77777777">
        <w:tc>
          <w:tcPr>
            <w:tcW w:w="2279" w:type="pct"/>
          </w:tcPr>
          <w:p w14:paraId="4439CD4D" w14:textId="77777777" w:rsidR="000231B4" w:rsidRPr="00530B28" w:rsidRDefault="000231B4" w:rsidP="0002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85D551" w14:textId="77777777" w:rsidR="000231B4" w:rsidRPr="00530B28" w:rsidRDefault="000231B4" w:rsidP="0002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530B2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</w:tcPr>
          <w:p w14:paraId="7C85660D" w14:textId="77777777" w:rsidR="000231B4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A31F46" w14:textId="24A90B6B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2,958</w:t>
            </w:r>
          </w:p>
        </w:tc>
        <w:tc>
          <w:tcPr>
            <w:tcW w:w="129" w:type="pct"/>
          </w:tcPr>
          <w:p w14:paraId="3AF37721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558C0B" w14:textId="77777777" w:rsidR="000231B4" w:rsidRPr="009035DC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  <w:p w14:paraId="292DF765" w14:textId="73EA46A1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035DC">
              <w:rPr>
                <w:rFonts w:ascii="Angsana New" w:hAnsi="Angsana New" w:cs="Angsana New"/>
                <w:sz w:val="30"/>
                <w:szCs w:val="30"/>
              </w:rPr>
              <w:t>2,851</w:t>
            </w:r>
          </w:p>
        </w:tc>
        <w:tc>
          <w:tcPr>
            <w:tcW w:w="128" w:type="pct"/>
          </w:tcPr>
          <w:p w14:paraId="63789F54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E95EFC" w14:textId="77777777" w:rsidR="000231B4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BC73FA" w14:textId="12B4CA4A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2,958</w:t>
            </w:r>
          </w:p>
        </w:tc>
        <w:tc>
          <w:tcPr>
            <w:tcW w:w="145" w:type="pct"/>
          </w:tcPr>
          <w:p w14:paraId="12B9DFC4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942EEE" w14:textId="77777777" w:rsidR="000231B4" w:rsidRPr="009035DC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CA208B" w14:textId="1DD92ACB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5DC">
              <w:rPr>
                <w:rFonts w:asciiTheme="majorBidi" w:hAnsiTheme="majorBidi" w:cstheme="majorBidi"/>
                <w:sz w:val="30"/>
                <w:szCs w:val="30"/>
              </w:rPr>
              <w:t>2,851</w:t>
            </w:r>
          </w:p>
        </w:tc>
      </w:tr>
      <w:tr w:rsidR="000231B4" w:rsidRPr="00530B28" w14:paraId="431C14D8" w14:textId="77777777">
        <w:tc>
          <w:tcPr>
            <w:tcW w:w="2279" w:type="pct"/>
          </w:tcPr>
          <w:p w14:paraId="69A77B15" w14:textId="77777777" w:rsidR="000231B4" w:rsidRPr="00530B28" w:rsidRDefault="000231B4" w:rsidP="0002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929C193" w14:textId="0427C3BE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29" w:type="pct"/>
          </w:tcPr>
          <w:p w14:paraId="31F4024A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9089B35" w14:textId="297696EB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128" w:type="pct"/>
          </w:tcPr>
          <w:p w14:paraId="5A3747A6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5C48DD7" w14:textId="3CC6D2E2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45" w:type="pct"/>
          </w:tcPr>
          <w:p w14:paraId="30821F1D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AF0633F" w14:textId="7AF18CF6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0231B4" w:rsidRPr="00530B28" w14:paraId="5B236BB9" w14:textId="77777777">
        <w:tc>
          <w:tcPr>
            <w:tcW w:w="2279" w:type="pct"/>
          </w:tcPr>
          <w:p w14:paraId="27587BB6" w14:textId="77777777" w:rsidR="000231B4" w:rsidRPr="00530B28" w:rsidRDefault="000231B4" w:rsidP="000231B4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88EB569" w14:textId="048D0886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red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3,059</w:t>
            </w:r>
          </w:p>
        </w:tc>
        <w:tc>
          <w:tcPr>
            <w:tcW w:w="129" w:type="pct"/>
          </w:tcPr>
          <w:p w14:paraId="65D22AC6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ABFDF85" w14:textId="1DD796BF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2,959</w:t>
            </w:r>
          </w:p>
        </w:tc>
        <w:tc>
          <w:tcPr>
            <w:tcW w:w="128" w:type="pct"/>
          </w:tcPr>
          <w:p w14:paraId="3DEED93E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F10F6E5" w14:textId="1ACD2BBB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3,059</w:t>
            </w:r>
          </w:p>
        </w:tc>
        <w:tc>
          <w:tcPr>
            <w:tcW w:w="145" w:type="pct"/>
          </w:tcPr>
          <w:p w14:paraId="18DC5ABA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8915980" w14:textId="3133BD41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2,959</w:t>
            </w:r>
          </w:p>
        </w:tc>
      </w:tr>
      <w:tr w:rsidR="000231B4" w:rsidRPr="00530B28" w14:paraId="4D495F3E" w14:textId="77777777">
        <w:trPr>
          <w:trHeight w:hRule="exact" w:val="392"/>
        </w:trPr>
        <w:tc>
          <w:tcPr>
            <w:tcW w:w="2279" w:type="pct"/>
          </w:tcPr>
          <w:p w14:paraId="78E88B72" w14:textId="77777777" w:rsidR="000231B4" w:rsidRPr="00530B28" w:rsidRDefault="000231B4" w:rsidP="000231B4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0C3A7C31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ABB2D4E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9C5EA72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8BFDA79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732D4399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A87374D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0613C0C" w14:textId="77777777" w:rsidR="000231B4" w:rsidRPr="00530B28" w:rsidRDefault="000231B4" w:rsidP="00023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8DA4077" w14:textId="46ED9866" w:rsidR="00B45520" w:rsidRPr="000E7AEB" w:rsidRDefault="00B45520" w:rsidP="004D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FA4ED3" w:rsidRPr="000E7AEB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0E7AE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C1AF1">
        <w:rPr>
          <w:rFonts w:asciiTheme="majorBidi" w:hAnsiTheme="majorBidi" w:cstheme="majorBidi"/>
          <w:sz w:val="30"/>
          <w:szCs w:val="30"/>
        </w:rPr>
        <w:t>3</w:t>
      </w:r>
      <w:r w:rsidR="008D7E18">
        <w:rPr>
          <w:rFonts w:asciiTheme="majorBidi" w:hAnsiTheme="majorBidi" w:cstheme="majorBidi"/>
          <w:sz w:val="30"/>
          <w:szCs w:val="30"/>
        </w:rPr>
        <w:t>1</w:t>
      </w:r>
      <w:r w:rsidR="009C1AF1">
        <w:rPr>
          <w:rFonts w:asciiTheme="majorBidi" w:hAnsiTheme="majorBidi" w:cstheme="majorBidi"/>
          <w:sz w:val="30"/>
          <w:szCs w:val="30"/>
        </w:rPr>
        <w:t xml:space="preserve"> </w:t>
      </w:r>
      <w:r w:rsidR="008D7E1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86A9F" w:rsidRPr="000E7A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6A46" w:rsidRPr="000E7AEB">
        <w:rPr>
          <w:rFonts w:asciiTheme="majorBidi" w:hAnsiTheme="majorBidi" w:cstheme="majorBidi"/>
          <w:sz w:val="30"/>
          <w:szCs w:val="30"/>
        </w:rPr>
        <w:t>256</w:t>
      </w:r>
      <w:r w:rsidR="008D7E18">
        <w:rPr>
          <w:rFonts w:asciiTheme="majorBidi" w:hAnsiTheme="majorBidi" w:cstheme="majorBidi"/>
          <w:sz w:val="30"/>
          <w:szCs w:val="30"/>
        </w:rPr>
        <w:t>9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44612" w:rsidRPr="000E7AEB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3FBE" w:rsidRPr="000E7AEB">
        <w:rPr>
          <w:rFonts w:asciiTheme="majorBidi" w:hAnsiTheme="majorBidi" w:cstheme="majorBidi"/>
          <w:sz w:val="30"/>
          <w:szCs w:val="30"/>
        </w:rPr>
        <w:t>256</w:t>
      </w:r>
      <w:r w:rsidR="008D7E18">
        <w:rPr>
          <w:rFonts w:asciiTheme="majorBidi" w:hAnsiTheme="majorBidi" w:cstheme="majorBidi"/>
          <w:sz w:val="30"/>
          <w:szCs w:val="30"/>
        </w:rPr>
        <w:t>8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0F2A46A" w14:textId="77777777" w:rsidR="00C23546" w:rsidRPr="00CB21BD" w:rsidRDefault="00C23546" w:rsidP="004D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8"/>
        <w:gridCol w:w="22"/>
        <w:gridCol w:w="1083"/>
        <w:gridCol w:w="271"/>
        <w:gridCol w:w="1081"/>
        <w:gridCol w:w="274"/>
        <w:gridCol w:w="955"/>
      </w:tblGrid>
      <w:tr w:rsidR="00530B28" w:rsidRPr="000E7AEB" w14:paraId="113A576B" w14:textId="77777777" w:rsidTr="00E55DC1">
        <w:trPr>
          <w:tblHeader/>
        </w:trPr>
        <w:tc>
          <w:tcPr>
            <w:tcW w:w="2294" w:type="pct"/>
          </w:tcPr>
          <w:p w14:paraId="4A4C5A85" w14:textId="77777777" w:rsidR="00B45520" w:rsidRPr="000E7AEB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4"/>
          </w:tcPr>
          <w:p w14:paraId="6E39895D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3057A7F4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pct"/>
            <w:gridSpan w:val="3"/>
          </w:tcPr>
          <w:p w14:paraId="2DD2F629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2A6A" w:rsidRPr="000E7AEB" w14:paraId="3517D6FF" w14:textId="77777777" w:rsidTr="00E55DC1">
        <w:trPr>
          <w:tblHeader/>
        </w:trPr>
        <w:tc>
          <w:tcPr>
            <w:tcW w:w="2294" w:type="pct"/>
          </w:tcPr>
          <w:p w14:paraId="0638532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39DACA3F" w14:textId="2532E36B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7E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</w:tcPr>
          <w:p w14:paraId="198DACE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6B2DECF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5BE950B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0C98BB7" w14:textId="60E016BF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7E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6F01B72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FDC64E8" w14:textId="3B70A4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2A6A" w:rsidRPr="000E7AEB" w14:paraId="0EFA90D0" w14:textId="77777777" w:rsidTr="00E55DC1">
        <w:trPr>
          <w:tblHeader/>
        </w:trPr>
        <w:tc>
          <w:tcPr>
            <w:tcW w:w="2294" w:type="pct"/>
          </w:tcPr>
          <w:p w14:paraId="6E9FCFBF" w14:textId="3A857C0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03F1CDCC" w14:textId="6B93EFAF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" w:type="pct"/>
          </w:tcPr>
          <w:p w14:paraId="6E70C4E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773DC74C" w14:textId="33C556E4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813AD9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F83561" w14:textId="4A1E042E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5E249FC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E138C4F" w14:textId="73DA4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82A6A" w:rsidRPr="000E7AEB" w14:paraId="6899A5DA" w14:textId="77777777" w:rsidTr="00E55DC1">
        <w:trPr>
          <w:tblHeader/>
        </w:trPr>
        <w:tc>
          <w:tcPr>
            <w:tcW w:w="2294" w:type="pct"/>
          </w:tcPr>
          <w:p w14:paraId="3D92346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6" w:type="pct"/>
            <w:gridSpan w:val="8"/>
          </w:tcPr>
          <w:p w14:paraId="2CF25AF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0E7AEB" w14:paraId="04BA5EFD" w14:textId="77777777" w:rsidTr="00E55DC1">
        <w:tc>
          <w:tcPr>
            <w:tcW w:w="2294" w:type="pct"/>
          </w:tcPr>
          <w:p w14:paraId="3EA7B52F" w14:textId="2DF3F84E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4" w:type="pct"/>
          </w:tcPr>
          <w:p w14:paraId="42DE9DB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715681C6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EBD7D8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85231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C9F358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D4E9D6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D1B8B43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7E18" w:rsidRPr="000E7AEB" w14:paraId="6B6D9CA3" w14:textId="77777777" w:rsidTr="00E55DC1">
        <w:tc>
          <w:tcPr>
            <w:tcW w:w="2294" w:type="pct"/>
          </w:tcPr>
          <w:p w14:paraId="697C8564" w14:textId="43F11511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84" w:type="pct"/>
          </w:tcPr>
          <w:p w14:paraId="69164E6D" w14:textId="68E53808" w:rsidR="008D7E18" w:rsidRPr="000E7AEB" w:rsidRDefault="002A7E53" w:rsidP="008D7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17CBAA87" w14:textId="77777777" w:rsidR="008D7E18" w:rsidRPr="000E7AEB" w:rsidRDefault="008D7E18" w:rsidP="008D7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B59CB57" w14:textId="0E0A0847" w:rsidR="008D7E18" w:rsidRPr="000E7AEB" w:rsidRDefault="008D7E18" w:rsidP="00E5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DAC1B1" w14:textId="77777777" w:rsidR="008D7E18" w:rsidRPr="000E7AEB" w:rsidRDefault="008D7E18" w:rsidP="008D7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456B28" w14:textId="5EAFAA8F" w:rsidR="008D7E18" w:rsidRPr="000E7AEB" w:rsidRDefault="00307249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67,043</w:t>
            </w:r>
          </w:p>
        </w:tc>
        <w:tc>
          <w:tcPr>
            <w:tcW w:w="148" w:type="pct"/>
          </w:tcPr>
          <w:p w14:paraId="272CBECA" w14:textId="77777777" w:rsidR="008D7E18" w:rsidRPr="000E7AEB" w:rsidRDefault="008D7E18" w:rsidP="008D7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7AA01C61" w14:textId="3C281FBE" w:rsidR="008D7E18" w:rsidRPr="000E7AEB" w:rsidRDefault="008D7E18" w:rsidP="00E5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34,832</w:t>
            </w:r>
          </w:p>
        </w:tc>
      </w:tr>
      <w:tr w:rsidR="008D7E18" w:rsidRPr="000E7AEB" w14:paraId="3DEA1028" w14:textId="77777777" w:rsidTr="00E55DC1">
        <w:trPr>
          <w:trHeight w:hRule="exact" w:val="371"/>
        </w:trPr>
        <w:tc>
          <w:tcPr>
            <w:tcW w:w="2294" w:type="pct"/>
          </w:tcPr>
          <w:p w14:paraId="671F0C87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2D3085DD" w14:textId="3117CFEB" w:rsidR="008D7E18" w:rsidRPr="000E7AEB" w:rsidRDefault="004D3BF7" w:rsidP="00E5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417,36</w:t>
            </w:r>
            <w:r w:rsidR="00B8684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gridSpan w:val="2"/>
          </w:tcPr>
          <w:p w14:paraId="398C3B90" w14:textId="77777777" w:rsidR="008D7E18" w:rsidRPr="000E7AEB" w:rsidRDefault="008D7E18" w:rsidP="008D7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3D5D9B4" w14:textId="4FE5047F" w:rsidR="008D7E18" w:rsidRPr="000E7AEB" w:rsidRDefault="008D7E18" w:rsidP="00E5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 xml:space="preserve"> 581,336</w:t>
            </w:r>
          </w:p>
        </w:tc>
        <w:tc>
          <w:tcPr>
            <w:tcW w:w="146" w:type="pct"/>
          </w:tcPr>
          <w:p w14:paraId="4E0DB8CA" w14:textId="77777777" w:rsidR="008D7E18" w:rsidRPr="000E7AEB" w:rsidRDefault="008D7E18" w:rsidP="008D7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F76F485" w14:textId="6E1B869C" w:rsidR="008D7E18" w:rsidRPr="000E7AEB" w:rsidRDefault="00307249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417,36</w:t>
            </w:r>
            <w:r w:rsidR="003C61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118F9C0A" w14:textId="77777777" w:rsidR="008D7E18" w:rsidRPr="000E7AEB" w:rsidRDefault="008D7E18" w:rsidP="008D7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D61D9B7" w14:textId="1372F6FB" w:rsidR="008D7E18" w:rsidRPr="000E7AEB" w:rsidRDefault="008D7E18" w:rsidP="00E5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581,336</w:t>
            </w:r>
          </w:p>
        </w:tc>
      </w:tr>
      <w:tr w:rsidR="008D7E18" w:rsidRPr="000E7AEB" w14:paraId="5DE3A619" w14:textId="77777777" w:rsidTr="00E55DC1">
        <w:tc>
          <w:tcPr>
            <w:tcW w:w="2294" w:type="pct"/>
          </w:tcPr>
          <w:p w14:paraId="348EB945" w14:textId="47BD33C2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266611C" w14:textId="2D4DEC09" w:rsidR="008D7E18" w:rsidRPr="000E7AEB" w:rsidRDefault="004D3BF7" w:rsidP="00E5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417,36</w:t>
            </w:r>
            <w:r w:rsidR="00B86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  <w:gridSpan w:val="2"/>
          </w:tcPr>
          <w:p w14:paraId="0CA84F3C" w14:textId="77777777" w:rsidR="008D7E18" w:rsidRPr="000E7AEB" w:rsidRDefault="008D7E18" w:rsidP="008D7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FF45F07" w14:textId="7BC8EB4D" w:rsidR="008D7E18" w:rsidRPr="000E7AEB" w:rsidRDefault="008D7E18" w:rsidP="00E5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23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581,336</w:t>
            </w:r>
          </w:p>
        </w:tc>
        <w:tc>
          <w:tcPr>
            <w:tcW w:w="146" w:type="pct"/>
          </w:tcPr>
          <w:p w14:paraId="4CEE6C27" w14:textId="77777777" w:rsidR="008D7E18" w:rsidRPr="000E7AEB" w:rsidRDefault="008D7E18" w:rsidP="008D7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1B8017C" w14:textId="34B1AD6E" w:rsidR="008D7E18" w:rsidRPr="000E7AEB" w:rsidRDefault="004D3BF7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484,41</w:t>
            </w:r>
            <w:r w:rsidR="003C6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3B1DF2C6" w14:textId="77777777" w:rsidR="008D7E18" w:rsidRPr="000E7AEB" w:rsidRDefault="008D7E18" w:rsidP="008D7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06F7722C" w14:textId="2675B54E" w:rsidR="008D7E18" w:rsidRPr="000E7AEB" w:rsidRDefault="008D7E18" w:rsidP="00E5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B1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  <w:r w:rsidRPr="00C06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616,</w:t>
            </w:r>
            <w:r w:rsidRPr="00D019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</w:t>
            </w:r>
          </w:p>
        </w:tc>
      </w:tr>
    </w:tbl>
    <w:p w14:paraId="4803285F" w14:textId="08CAE11F" w:rsidR="00581D0D" w:rsidRPr="00CC7C01" w:rsidRDefault="00581D0D">
      <w:pPr>
        <w:rPr>
          <w:rFonts w:cstheme="minorBidi"/>
        </w:rPr>
      </w:pPr>
    </w:p>
    <w:tbl>
      <w:tblPr>
        <w:tblStyle w:val="TableGrid"/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3"/>
        <w:gridCol w:w="235"/>
        <w:gridCol w:w="1028"/>
        <w:gridCol w:w="270"/>
        <w:gridCol w:w="1080"/>
      </w:tblGrid>
      <w:tr w:rsidR="00530B28" w:rsidRPr="000E7AEB" w14:paraId="5D211586" w14:textId="77777777" w:rsidTr="00785104">
        <w:trPr>
          <w:tblHeader/>
        </w:trPr>
        <w:tc>
          <w:tcPr>
            <w:tcW w:w="2112" w:type="dxa"/>
            <w:vAlign w:val="bottom"/>
          </w:tcPr>
          <w:p w14:paraId="04CE6E2A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E64FB79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105655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24CCBAA5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2A86" w:rsidRPr="000E7AEB" w14:paraId="321B503F" w14:textId="77777777" w:rsidTr="00785104">
        <w:trPr>
          <w:tblHeader/>
        </w:trPr>
        <w:tc>
          <w:tcPr>
            <w:tcW w:w="2112" w:type="dxa"/>
            <w:vAlign w:val="bottom"/>
          </w:tcPr>
          <w:p w14:paraId="59438E6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0FBA94E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F038F2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1C53E2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6CBC454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1B5938A" w14:textId="197A7D72" w:rsidR="00C12A86" w:rsidRPr="000E7AEB" w:rsidRDefault="008D7E18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DE9D9F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F5CBC5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B231F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3634B5B1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dxa"/>
            <w:vAlign w:val="bottom"/>
          </w:tcPr>
          <w:p w14:paraId="1F2B07AB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0D1DFB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E808351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3A7C5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80A8A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473724" w14:textId="468A18C2" w:rsidR="00C12A86" w:rsidRPr="000E7AEB" w:rsidRDefault="008D7E18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C12A86" w:rsidRPr="000E7AEB" w14:paraId="4940395B" w14:textId="77777777" w:rsidTr="00785104">
        <w:trPr>
          <w:tblHeader/>
        </w:trPr>
        <w:tc>
          <w:tcPr>
            <w:tcW w:w="2112" w:type="dxa"/>
            <w:vAlign w:val="bottom"/>
          </w:tcPr>
          <w:p w14:paraId="5CE25781" w14:textId="55412E92" w:rsidR="00C12A86" w:rsidRPr="000E7AEB" w:rsidRDefault="00C12A86" w:rsidP="00280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</w:t>
            </w:r>
            <w:r w:rsidRPr="00280A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Pr="000E7AEB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7243C8CD" w14:textId="0CCA0C8C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4" w:type="dxa"/>
          </w:tcPr>
          <w:p w14:paraId="2D7B519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EF6D8A9" w14:textId="1DF18AB4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0EE2C96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D562228" w14:textId="2A16B042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5" w:type="dxa"/>
            <w:vAlign w:val="bottom"/>
          </w:tcPr>
          <w:p w14:paraId="5C691DEA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47AD7B7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5675050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780E81A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754FB8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42017F" w14:textId="6C62B1EF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12A86" w:rsidRPr="000E7AEB" w14:paraId="3D6E94E9" w14:textId="77777777" w:rsidTr="00785104">
        <w:trPr>
          <w:tblHeader/>
        </w:trPr>
        <w:tc>
          <w:tcPr>
            <w:tcW w:w="2112" w:type="dxa"/>
            <w:vAlign w:val="bottom"/>
          </w:tcPr>
          <w:p w14:paraId="7069DBB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5374B8DC" w14:textId="519F1FC9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FE4A07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690344AD" w14:textId="29B204AD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A86" w:rsidRPr="000E7AEB" w14:paraId="01B232AA" w14:textId="77777777" w:rsidTr="00785104">
        <w:trPr>
          <w:tblHeader/>
        </w:trPr>
        <w:tc>
          <w:tcPr>
            <w:tcW w:w="2112" w:type="dxa"/>
            <w:vAlign w:val="bottom"/>
          </w:tcPr>
          <w:p w14:paraId="3FE53831" w14:textId="69FED4DE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bookmarkStart w:id="0" w:name="_Hlk71229821"/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57A98B5D" w14:textId="1DC96B9F" w:rsidR="00C12A86" w:rsidRPr="000E7AEB" w:rsidRDefault="004D560E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1E54474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23F3620" w14:textId="63D7D671" w:rsidR="00C12A86" w:rsidRPr="000E7AEB" w:rsidRDefault="008A49E2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E0C407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7120313" w14:textId="7BBC81AA" w:rsidR="00C12A86" w:rsidRPr="000E7AEB" w:rsidRDefault="008D7E18" w:rsidP="00057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D0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2D03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35" w:type="dxa"/>
            <w:vAlign w:val="bottom"/>
          </w:tcPr>
          <w:p w14:paraId="390CD4D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C4DBC8E" w14:textId="4DA11966" w:rsidR="00C12A86" w:rsidRPr="000E7AEB" w:rsidRDefault="00372038" w:rsidP="00057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D4770E0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8C1FA53" w14:textId="3B21C3B4" w:rsidR="00C12A86" w:rsidRPr="000E7AEB" w:rsidRDefault="00372038" w:rsidP="00DD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70" w:type="dxa"/>
            <w:vAlign w:val="bottom"/>
          </w:tcPr>
          <w:p w14:paraId="14ACF76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9CF00E" w14:textId="118B0D1B" w:rsidR="00C12A86" w:rsidRPr="000E7AEB" w:rsidRDefault="00372038" w:rsidP="00DD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1,882</w:t>
            </w:r>
          </w:p>
        </w:tc>
      </w:tr>
      <w:bookmarkEnd w:id="0"/>
    </w:tbl>
    <w:p w14:paraId="0B856BFF" w14:textId="77777777" w:rsidR="004E7381" w:rsidRPr="000E7AEB" w:rsidRDefault="004E7381" w:rsidP="00B4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2"/>
        <w:gridCol w:w="978"/>
        <w:gridCol w:w="236"/>
        <w:gridCol w:w="1015"/>
        <w:gridCol w:w="236"/>
        <w:gridCol w:w="1012"/>
        <w:gridCol w:w="235"/>
        <w:gridCol w:w="920"/>
        <w:gridCol w:w="238"/>
        <w:gridCol w:w="1028"/>
        <w:gridCol w:w="270"/>
        <w:gridCol w:w="1080"/>
      </w:tblGrid>
      <w:tr w:rsidR="00530B28" w:rsidRPr="000E7AEB" w14:paraId="3F2FC45B" w14:textId="77777777" w:rsidTr="00785104">
        <w:trPr>
          <w:tblHeader/>
        </w:trPr>
        <w:tc>
          <w:tcPr>
            <w:tcW w:w="2112" w:type="dxa"/>
            <w:vAlign w:val="bottom"/>
          </w:tcPr>
          <w:p w14:paraId="75DB5204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9E65EC8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5CF1E43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45C8B0B4" w14:textId="57AAF7D6" w:rsidR="00CA55A0" w:rsidRPr="000E7AEB" w:rsidRDefault="00CA55A0" w:rsidP="0034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55C1" w:rsidRPr="000E7AEB" w14:paraId="29B8FF96" w14:textId="77777777" w:rsidTr="00785104">
        <w:trPr>
          <w:tblHeader/>
        </w:trPr>
        <w:tc>
          <w:tcPr>
            <w:tcW w:w="2112" w:type="dxa"/>
            <w:vAlign w:val="bottom"/>
          </w:tcPr>
          <w:p w14:paraId="268C9E2B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7D112A3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BBD6CB" w14:textId="168DDAA0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E2C0D7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7EA4E68B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41B537" w14:textId="6D2B71F8" w:rsidR="005D55C1" w:rsidRPr="000E7AEB" w:rsidRDefault="008D7E18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FD1D84C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62F56CA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6BEE86" w14:textId="712166E3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CAA566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2DC2AC4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058E702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DA2F3D3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708CB1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37C3B1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407AF0" w14:textId="0E4F61B4" w:rsidR="005D55C1" w:rsidRPr="000E7AEB" w:rsidRDefault="008D7E18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8D7E18" w:rsidRPr="000E7AEB" w14:paraId="7AE0AD5E" w14:textId="77777777" w:rsidTr="00785104">
        <w:trPr>
          <w:tblHeader/>
        </w:trPr>
        <w:tc>
          <w:tcPr>
            <w:tcW w:w="2112" w:type="dxa"/>
            <w:vAlign w:val="bottom"/>
          </w:tcPr>
          <w:p w14:paraId="3931F263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0E7AEB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4C2C9216" w14:textId="17FB1E4F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4ED32D4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AC3CAE0" w14:textId="3542A392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444AE7BD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8A91AF3" w14:textId="3B5C811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5" w:type="dxa"/>
            <w:vAlign w:val="bottom"/>
          </w:tcPr>
          <w:p w14:paraId="5A7B9539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52188758" w14:textId="7DEA5A14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20D1A6E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BBBB12D" w14:textId="56CDDF41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A88BC34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A8DADA" w14:textId="5476F521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30B28" w:rsidRPr="000E7AEB" w14:paraId="094E4C75" w14:textId="77777777" w:rsidTr="00785104">
        <w:trPr>
          <w:tblHeader/>
        </w:trPr>
        <w:tc>
          <w:tcPr>
            <w:tcW w:w="2112" w:type="dxa"/>
            <w:vAlign w:val="bottom"/>
          </w:tcPr>
          <w:p w14:paraId="7BE869C2" w14:textId="77777777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237F132" w14:textId="6E80B2A9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72CC96F" w14:textId="77777777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0E41B1CA" w14:textId="4A779182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60E" w:rsidRPr="000E7AEB" w14:paraId="300CF432" w14:textId="77777777" w:rsidTr="00785104">
        <w:trPr>
          <w:tblHeader/>
        </w:trPr>
        <w:tc>
          <w:tcPr>
            <w:tcW w:w="2112" w:type="dxa"/>
            <w:vAlign w:val="bottom"/>
          </w:tcPr>
          <w:p w14:paraId="1867D6A1" w14:textId="37E26C59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62A18C1E" w14:textId="1D6E3341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A894C7D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0483F56" w14:textId="6A4A931A" w:rsidR="004D560E" w:rsidRPr="000E7AEB" w:rsidRDefault="008A49E2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B29D9B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5553B93" w14:textId="3CFF6FD7" w:rsidR="004D560E" w:rsidRPr="000E7AEB" w:rsidRDefault="008D7E18" w:rsidP="00E7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1,848</w:t>
            </w:r>
          </w:p>
        </w:tc>
        <w:tc>
          <w:tcPr>
            <w:tcW w:w="235" w:type="dxa"/>
            <w:vAlign w:val="bottom"/>
          </w:tcPr>
          <w:p w14:paraId="31DB17F9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D336D52" w14:textId="38584FA6" w:rsidR="004D560E" w:rsidRPr="000E7AEB" w:rsidRDefault="00372038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8F5AFAA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60F48A" w14:textId="47EC0068" w:rsidR="004D560E" w:rsidRPr="000E7AEB" w:rsidRDefault="00372038" w:rsidP="00DD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  <w:vAlign w:val="bottom"/>
          </w:tcPr>
          <w:p w14:paraId="1691F547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7B5F89" w14:textId="01D02B92" w:rsidR="004D560E" w:rsidRPr="000E7AEB" w:rsidRDefault="00372038" w:rsidP="0034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1,837</w:t>
            </w:r>
          </w:p>
        </w:tc>
      </w:tr>
    </w:tbl>
    <w:p w14:paraId="0F1FC553" w14:textId="77777777" w:rsidR="00581D0D" w:rsidRPr="000E7AEB" w:rsidRDefault="00581D0D" w:rsidP="00581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0E7AEB" w14:paraId="28A567C9" w14:textId="77777777" w:rsidTr="00026042">
        <w:trPr>
          <w:tblHeader/>
        </w:trPr>
        <w:tc>
          <w:tcPr>
            <w:tcW w:w="2267" w:type="pct"/>
          </w:tcPr>
          <w:p w14:paraId="4F61CCDF" w14:textId="071F1062" w:rsidR="00920082" w:rsidRPr="000E7AEB" w:rsidRDefault="008D0EDF" w:rsidP="00393C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98" w:type="pct"/>
            <w:gridSpan w:val="4"/>
          </w:tcPr>
          <w:p w14:paraId="75FD69B0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15CC8D9C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63615922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62B6" w:rsidRPr="000E7AEB" w14:paraId="746EA267" w14:textId="77777777" w:rsidTr="00026042">
        <w:trPr>
          <w:tblHeader/>
        </w:trPr>
        <w:tc>
          <w:tcPr>
            <w:tcW w:w="2267" w:type="pct"/>
          </w:tcPr>
          <w:p w14:paraId="6C8B5C37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95D8DC9" w14:textId="18286781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55152FC2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28D61A37" w14:textId="5E9640E9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8B889AC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A864F39" w14:textId="4BF5DF18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2D99F8FA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F15C4D" w14:textId="6AF9092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62B6" w:rsidRPr="000E7AEB" w14:paraId="0B4504E2" w14:textId="77777777" w:rsidTr="00026042">
        <w:trPr>
          <w:tblHeader/>
        </w:trPr>
        <w:tc>
          <w:tcPr>
            <w:tcW w:w="2267" w:type="pct"/>
          </w:tcPr>
          <w:p w14:paraId="53593E9B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1C39D72" w14:textId="4DA39216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3" w:type="pct"/>
          </w:tcPr>
          <w:p w14:paraId="687BEFC9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5AAD5E5" w14:textId="7B07D853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5DCB744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F6F75F4" w14:textId="740424A5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220D1212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7AFCE6" w14:textId="10CD2EEC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82A6A" w:rsidRPr="000E7AEB" w14:paraId="5BD4916E" w14:textId="77777777" w:rsidTr="00026042">
        <w:tc>
          <w:tcPr>
            <w:tcW w:w="2267" w:type="pct"/>
          </w:tcPr>
          <w:p w14:paraId="71D9193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30A8EE8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43BC" w:rsidRPr="000E7AEB" w14:paraId="51A0E371" w14:textId="77777777" w:rsidTr="00026042">
        <w:tc>
          <w:tcPr>
            <w:tcW w:w="2267" w:type="pct"/>
          </w:tcPr>
          <w:p w14:paraId="3ABBB656" w14:textId="4589FF16" w:rsidR="003443BC" w:rsidRPr="004A2172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77" w:type="pct"/>
          </w:tcPr>
          <w:p w14:paraId="4E4ECA99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FBF3124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CCF896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696968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4FDAF97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463AE0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84D8980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3BC" w:rsidRPr="000E7AEB" w14:paraId="0AAA42E0" w14:textId="77777777" w:rsidTr="00026042">
        <w:tc>
          <w:tcPr>
            <w:tcW w:w="2267" w:type="pct"/>
          </w:tcPr>
          <w:p w14:paraId="6075E1AF" w14:textId="5A0BCB87" w:rsidR="003443BC" w:rsidRPr="004A2172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255FD86F" w14:textId="148EBF9A" w:rsidR="003443BC" w:rsidRPr="000E7AEB" w:rsidRDefault="00437753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8FED657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71B468" w14:textId="7595B31B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9,813</w:t>
            </w:r>
          </w:p>
        </w:tc>
        <w:tc>
          <w:tcPr>
            <w:tcW w:w="144" w:type="pct"/>
          </w:tcPr>
          <w:p w14:paraId="0C22A35F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7E21FB9" w14:textId="71884A13" w:rsidR="003443BC" w:rsidRPr="000E7AEB" w:rsidRDefault="00437753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E7B62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C42D31F" w14:textId="1C64512B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9,813 </w:t>
            </w:r>
          </w:p>
        </w:tc>
      </w:tr>
      <w:tr w:rsidR="003443BC" w:rsidRPr="000E7AEB" w14:paraId="65CA81A5" w14:textId="77777777" w:rsidTr="00026042">
        <w:tc>
          <w:tcPr>
            <w:tcW w:w="2267" w:type="pct"/>
          </w:tcPr>
          <w:p w14:paraId="670172EE" w14:textId="77777777" w:rsidR="003443BC" w:rsidRPr="004A2172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DA2F14C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F0FCC79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C240BF6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DEB9337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17B7D52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83928C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799E3F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3BC" w:rsidRPr="000E7AEB" w14:paraId="70125724" w14:textId="77777777" w:rsidTr="00026042">
        <w:tc>
          <w:tcPr>
            <w:tcW w:w="2267" w:type="pct"/>
          </w:tcPr>
          <w:p w14:paraId="7425D4D6" w14:textId="053090E7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21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77" w:type="pct"/>
          </w:tcPr>
          <w:p w14:paraId="6A62FE9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2CCDF02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9443D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FC641B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992C16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3D1E63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C3800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3BC" w:rsidRPr="000E7AEB" w14:paraId="28F04F60" w14:textId="77777777" w:rsidTr="00026042">
        <w:tc>
          <w:tcPr>
            <w:tcW w:w="2267" w:type="pct"/>
          </w:tcPr>
          <w:p w14:paraId="56C1F0DA" w14:textId="1FBE4ADD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941ADFD" w14:textId="7B21DD01" w:rsidR="003443BC" w:rsidRPr="000E7AEB" w:rsidRDefault="002B7550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BCB81A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EF7438" w14:textId="2BCE270A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4A59B8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60A55D" w14:textId="5487DC78" w:rsidR="003443BC" w:rsidRPr="000E7AEB" w:rsidRDefault="002B7550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FB4992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E63779B" w14:textId="30D0022F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</w:tr>
      <w:tr w:rsidR="003443BC" w:rsidRPr="000E7AEB" w14:paraId="54173932" w14:textId="77777777" w:rsidTr="00026042">
        <w:tc>
          <w:tcPr>
            <w:tcW w:w="2267" w:type="pct"/>
          </w:tcPr>
          <w:p w14:paraId="46F90CC6" w14:textId="77777777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B6BCF8F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20693AA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5BBE1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996B2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B174DC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DD221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72BF07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3BC" w:rsidRPr="000E7AEB" w14:paraId="2BB4F026" w14:textId="77777777" w:rsidTr="00026042">
        <w:tc>
          <w:tcPr>
            <w:tcW w:w="2267" w:type="pct"/>
          </w:tcPr>
          <w:p w14:paraId="53029E96" w14:textId="767B9547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</w:tcPr>
          <w:p w14:paraId="268AB995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2FE61D8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FC77B4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89253B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663768" w14:textId="33D2E424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6844A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1DC900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3BC" w:rsidRPr="000E7AEB" w14:paraId="18612BD2" w14:textId="77777777" w:rsidTr="00026042">
        <w:tc>
          <w:tcPr>
            <w:tcW w:w="2267" w:type="pct"/>
          </w:tcPr>
          <w:p w14:paraId="5BBB1158" w14:textId="09ACBD04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29533BD" w14:textId="65D1C7C2" w:rsidR="003443BC" w:rsidRPr="000E7AEB" w:rsidRDefault="00F97146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0EE9A2D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D72E1" w14:textId="3DB20FFB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4D2D54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D0D8A5" w14:textId="0A18AEF8" w:rsidR="003443BC" w:rsidRPr="000E7AEB" w:rsidRDefault="00F97146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146" w:type="pct"/>
          </w:tcPr>
          <w:p w14:paraId="7D13DF58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E6C3604" w14:textId="482A0763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3443BC" w:rsidRPr="000E7AEB" w14:paraId="1550E50A" w14:textId="77777777" w:rsidTr="00026042">
        <w:tc>
          <w:tcPr>
            <w:tcW w:w="2267" w:type="pct"/>
          </w:tcPr>
          <w:p w14:paraId="3FCB716C" w14:textId="6BBA9090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ACB0570" w14:textId="3A3761FE" w:rsidR="003443BC" w:rsidRPr="000E7AEB" w:rsidRDefault="00C85594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42,039</w:t>
            </w:r>
          </w:p>
        </w:tc>
        <w:tc>
          <w:tcPr>
            <w:tcW w:w="144" w:type="pct"/>
            <w:gridSpan w:val="2"/>
          </w:tcPr>
          <w:p w14:paraId="599C8549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B21510" w14:textId="0E139AB4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DEF4F6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68354A" w14:textId="7B14B3B1" w:rsidR="003443BC" w:rsidRPr="000E7AEB" w:rsidRDefault="00C85594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42,039</w:t>
            </w:r>
          </w:p>
        </w:tc>
        <w:tc>
          <w:tcPr>
            <w:tcW w:w="146" w:type="pct"/>
          </w:tcPr>
          <w:p w14:paraId="3AD1535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77FDD1" w14:textId="78E04832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43BC" w:rsidRPr="000E7AEB" w14:paraId="7A58893A" w14:textId="77777777" w:rsidTr="00026042">
        <w:tc>
          <w:tcPr>
            <w:tcW w:w="2267" w:type="pct"/>
          </w:tcPr>
          <w:p w14:paraId="17F5374D" w14:textId="7BE97853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573467" w14:textId="587449BE" w:rsidR="003443BC" w:rsidRPr="000E7AEB" w:rsidRDefault="00C85594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42,039</w:t>
            </w:r>
          </w:p>
        </w:tc>
        <w:tc>
          <w:tcPr>
            <w:tcW w:w="144" w:type="pct"/>
            <w:gridSpan w:val="2"/>
          </w:tcPr>
          <w:p w14:paraId="6D822C6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EF7012" w14:textId="49C7EA3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AB42F9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351B87" w14:textId="30737151" w:rsidR="003443BC" w:rsidRPr="000E7AEB" w:rsidRDefault="00C85594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42,255</w:t>
            </w:r>
          </w:p>
        </w:tc>
        <w:tc>
          <w:tcPr>
            <w:tcW w:w="146" w:type="pct"/>
          </w:tcPr>
          <w:p w14:paraId="066DF86B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3DFC36A" w14:textId="2FDD88C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</w:tr>
      <w:tr w:rsidR="003443BC" w:rsidRPr="000E7AEB" w14:paraId="5C9637B0" w14:textId="77777777" w:rsidTr="00026042">
        <w:tc>
          <w:tcPr>
            <w:tcW w:w="2267" w:type="pct"/>
          </w:tcPr>
          <w:p w14:paraId="0D94F7E1" w14:textId="1BA52726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6F62B50" w14:textId="29DBA25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E854DC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80C49A0" w14:textId="69EFACA9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714076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5C2D7B1" w14:textId="2ABFAD0E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ED97F8F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8FF7E1E" w14:textId="165ECDE0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5DE1" w:rsidRPr="000E7AEB" w14:paraId="4C7F0E62" w14:textId="77777777" w:rsidTr="00026042">
        <w:tc>
          <w:tcPr>
            <w:tcW w:w="2267" w:type="pct"/>
          </w:tcPr>
          <w:p w14:paraId="270134E4" w14:textId="77777777" w:rsidR="001F5DE1" w:rsidRPr="000E7AEB" w:rsidRDefault="001F5DE1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456CD64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11268DE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A4DEA15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A1A14E1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759FA8EB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9202D85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27EFB65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5DE1" w:rsidRPr="000E7AEB" w14:paraId="6318EDC7" w14:textId="77777777" w:rsidTr="00026042">
        <w:tc>
          <w:tcPr>
            <w:tcW w:w="2267" w:type="pct"/>
          </w:tcPr>
          <w:p w14:paraId="672E2FC1" w14:textId="77777777" w:rsidR="001F5DE1" w:rsidRPr="000E7AEB" w:rsidRDefault="001F5DE1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1EAEDEE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CB6B61A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874D9FC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5DB90E1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351FD01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B63CD1A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EC0520F" w14:textId="77777777" w:rsidR="001F5DE1" w:rsidRPr="000E7AEB" w:rsidRDefault="001F5DE1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43BC" w:rsidRPr="000E7AEB" w14:paraId="7E4A886E" w14:textId="77777777" w:rsidTr="00026042">
        <w:tc>
          <w:tcPr>
            <w:tcW w:w="2267" w:type="pct"/>
          </w:tcPr>
          <w:p w14:paraId="5FF6EDF5" w14:textId="4E0CD168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7" w:type="pct"/>
          </w:tcPr>
          <w:p w14:paraId="1F13B05D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161A9E3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BF5BF5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378E77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611126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DB8ED5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036BC7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3BC" w:rsidRPr="000E7AEB" w14:paraId="4AFC9464" w14:textId="77777777" w:rsidTr="00026042">
        <w:tc>
          <w:tcPr>
            <w:tcW w:w="2267" w:type="pct"/>
          </w:tcPr>
          <w:p w14:paraId="169DE04C" w14:textId="5B6F8480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1B29222" w14:textId="3BE93FB5" w:rsidR="003443BC" w:rsidRPr="000E7AEB" w:rsidRDefault="00F97146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A9D09F9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949DAC" w14:textId="2EADA253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71D860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86D5AE" w14:textId="1FA90FC5" w:rsidR="003443BC" w:rsidRPr="000E7AEB" w:rsidRDefault="00630A4D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4C0AD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3AC06940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928B74" w14:textId="689A97B8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1,048</w:t>
            </w:r>
          </w:p>
        </w:tc>
      </w:tr>
      <w:tr w:rsidR="003443BC" w:rsidRPr="000E7AEB" w14:paraId="7DAF1818" w14:textId="77777777" w:rsidTr="00026042">
        <w:tc>
          <w:tcPr>
            <w:tcW w:w="2267" w:type="pct"/>
          </w:tcPr>
          <w:p w14:paraId="128890E3" w14:textId="2E879678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1C2B070B" w14:textId="5E7557A1" w:rsidR="003443BC" w:rsidRPr="000E7AEB" w:rsidRDefault="00C85594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39B9FBC6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FCBF69" w14:textId="67E4A76D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147E8E0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EBDA906" w14:textId="003DD086" w:rsidR="003443BC" w:rsidRPr="000E7AEB" w:rsidRDefault="00C85594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D0A283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B69CED" w14:textId="6ABBB10E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443BC" w:rsidRPr="000E7AEB" w14:paraId="72E41365" w14:textId="77777777" w:rsidTr="00026042">
        <w:tc>
          <w:tcPr>
            <w:tcW w:w="2267" w:type="pct"/>
          </w:tcPr>
          <w:p w14:paraId="4E7476A3" w14:textId="55789AE2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4F81B76" w14:textId="56AFA91C" w:rsidR="003443BC" w:rsidRPr="000E7AEB" w:rsidRDefault="00C85594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1D426C50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84208DD" w14:textId="4A6048DA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85ACAEC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E2781E6" w14:textId="70A6D0F0" w:rsidR="003443BC" w:rsidRPr="000E7AEB" w:rsidRDefault="004C0ADE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1,313</w:t>
            </w:r>
          </w:p>
        </w:tc>
        <w:tc>
          <w:tcPr>
            <w:tcW w:w="146" w:type="pct"/>
          </w:tcPr>
          <w:p w14:paraId="1CAF16F2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40FF2D9" w14:textId="188EF680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4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</w:tr>
      <w:tr w:rsidR="003443BC" w:rsidRPr="000E7AEB" w14:paraId="75295546" w14:textId="77777777" w:rsidTr="00026042">
        <w:tc>
          <w:tcPr>
            <w:tcW w:w="2267" w:type="pct"/>
          </w:tcPr>
          <w:p w14:paraId="523DF24E" w14:textId="2624F324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D858E54" w14:textId="72906745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77B1E6E2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F3590B" w14:textId="28D6AEF0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8ABFF65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9719E08" w14:textId="4F02042E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C878A9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3C9F0D9" w14:textId="1B672E22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43BC" w:rsidRPr="000E7AEB" w14:paraId="03AD21CD" w14:textId="77777777" w:rsidTr="00026042">
        <w:tc>
          <w:tcPr>
            <w:tcW w:w="2267" w:type="pct"/>
          </w:tcPr>
          <w:p w14:paraId="6A33DA42" w14:textId="60618486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62491880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93DD060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6FBF9A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1650C9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2600B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F55FB2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C64D787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3BC" w:rsidRPr="000E7AEB" w14:paraId="770BEE77" w14:textId="77777777" w:rsidTr="00026042">
        <w:tc>
          <w:tcPr>
            <w:tcW w:w="2267" w:type="pct"/>
          </w:tcPr>
          <w:p w14:paraId="1FAED724" w14:textId="024FE465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11804EAE" w14:textId="1EE03612" w:rsidR="003443BC" w:rsidRPr="000E7AEB" w:rsidRDefault="008A49E2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2573172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1099C9" w14:textId="1E5AF060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E896C7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ED2A34" w14:textId="49FA356B" w:rsidR="003443BC" w:rsidRPr="000E7AEB" w:rsidRDefault="008A49E2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3790BE5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5CA2576" w14:textId="072F068E" w:rsidR="003443BC" w:rsidRPr="000E7AEB" w:rsidRDefault="0075571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4,120</w:t>
            </w:r>
          </w:p>
        </w:tc>
      </w:tr>
    </w:tbl>
    <w:p w14:paraId="7D179916" w14:textId="77777777" w:rsidR="00B623B3" w:rsidRDefault="00B623B3" w:rsidP="00B6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760804" w14:textId="6B01263F" w:rsidR="00B623B3" w:rsidRPr="000E7AEB" w:rsidRDefault="00B623B3" w:rsidP="00B6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  <w:t xml:space="preserve">  </w:t>
      </w:r>
      <w:r w:rsidRPr="000E7AE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7D1E6C99" w14:textId="77777777" w:rsidR="00B623B3" w:rsidRPr="000E7AEB" w:rsidRDefault="00B623B3" w:rsidP="00B6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31"/>
        <w:gridCol w:w="269"/>
        <w:gridCol w:w="2427"/>
      </w:tblGrid>
      <w:tr w:rsidR="00AE394F" w:rsidRPr="000E7AEB" w14:paraId="7D20C40E" w14:textId="77777777" w:rsidTr="001108FA">
        <w:tc>
          <w:tcPr>
            <w:tcW w:w="2260" w:type="pct"/>
            <w:vAlign w:val="bottom"/>
          </w:tcPr>
          <w:p w14:paraId="1339200C" w14:textId="761B1E3C" w:rsidR="00AE394F" w:rsidRPr="00082A6A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2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82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82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82A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82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99" w:type="pct"/>
          </w:tcPr>
          <w:p w14:paraId="19BB7A49" w14:textId="238B9BCB" w:rsidR="008E5827" w:rsidRPr="00082A6A" w:rsidRDefault="008E5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2A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501087F" w14:textId="6703D97D" w:rsidR="00AE394F" w:rsidRPr="00082A6A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7" w:type="pct"/>
          </w:tcPr>
          <w:p w14:paraId="3BC7DAC6" w14:textId="77777777" w:rsidR="00AE394F" w:rsidRPr="00082A6A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2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827" w:rsidRPr="000E7AEB" w14:paraId="27AADB85" w14:textId="77777777" w:rsidTr="00884D92">
        <w:trPr>
          <w:trHeight w:val="144"/>
        </w:trPr>
        <w:tc>
          <w:tcPr>
            <w:tcW w:w="2260" w:type="pct"/>
          </w:tcPr>
          <w:p w14:paraId="6D0E3D07" w14:textId="77777777" w:rsidR="008E5827" w:rsidRPr="00082A6A" w:rsidRDefault="008E5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3"/>
          </w:tcPr>
          <w:p w14:paraId="56481DC4" w14:textId="3F8AB8C4" w:rsidR="008E5827" w:rsidRPr="00082A6A" w:rsidRDefault="008E5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2A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082A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082A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E394F" w:rsidRPr="000E7AEB" w14:paraId="588722C1" w14:textId="77777777" w:rsidTr="001108FA">
        <w:tc>
          <w:tcPr>
            <w:tcW w:w="2260" w:type="pct"/>
          </w:tcPr>
          <w:p w14:paraId="60B445B2" w14:textId="77777777" w:rsidR="00AE394F" w:rsidRPr="00082A6A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2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99" w:type="pct"/>
          </w:tcPr>
          <w:p w14:paraId="4C76AF69" w14:textId="77777777" w:rsidR="00AE394F" w:rsidRPr="00082A6A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" w:type="pct"/>
          </w:tcPr>
          <w:p w14:paraId="78450366" w14:textId="6B343233" w:rsidR="00AE394F" w:rsidRPr="00082A6A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pct"/>
          </w:tcPr>
          <w:p w14:paraId="7EE2A955" w14:textId="6FE32666" w:rsidR="00AE394F" w:rsidRPr="00082A6A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72D26" w:rsidRPr="000E7AEB" w14:paraId="3A36BD65" w14:textId="77777777" w:rsidTr="001108FA">
        <w:tc>
          <w:tcPr>
            <w:tcW w:w="2260" w:type="pct"/>
          </w:tcPr>
          <w:p w14:paraId="44EA062D" w14:textId="7ECA5B94" w:rsidR="00D72D26" w:rsidRPr="00D72D26" w:rsidRDefault="00D72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2D2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9" w:type="pct"/>
          </w:tcPr>
          <w:p w14:paraId="60FBCD27" w14:textId="5A614681" w:rsidR="00D72D26" w:rsidRPr="00D72D26" w:rsidRDefault="0068739E" w:rsidP="00D72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FA4515" w14:textId="77777777" w:rsidR="00D72D26" w:rsidRPr="00082A6A" w:rsidRDefault="00D72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pct"/>
          </w:tcPr>
          <w:p w14:paraId="3A391065" w14:textId="1A200B61" w:rsidR="00D72D26" w:rsidRPr="00D72D26" w:rsidRDefault="0068739E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</w:tr>
      <w:tr w:rsidR="00AE394F" w:rsidRPr="000E7AEB" w14:paraId="546F1FD6" w14:textId="77777777" w:rsidTr="001108FA">
        <w:tc>
          <w:tcPr>
            <w:tcW w:w="2260" w:type="pct"/>
          </w:tcPr>
          <w:p w14:paraId="534D3023" w14:textId="77777777" w:rsidR="00AE394F" w:rsidRPr="00082A6A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2A6A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9" w:type="pct"/>
          </w:tcPr>
          <w:p w14:paraId="480D08CA" w14:textId="509D0ECA" w:rsidR="00AE394F" w:rsidRPr="00082A6A" w:rsidRDefault="0068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172,962</w:t>
            </w:r>
          </w:p>
        </w:tc>
        <w:tc>
          <w:tcPr>
            <w:tcW w:w="144" w:type="pct"/>
          </w:tcPr>
          <w:p w14:paraId="6EB7F317" w14:textId="59CDD263" w:rsidR="00AE394F" w:rsidRPr="00082A6A" w:rsidRDefault="00AE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pct"/>
          </w:tcPr>
          <w:p w14:paraId="533C8961" w14:textId="28A8D159" w:rsidR="00AE394F" w:rsidRPr="00082A6A" w:rsidRDefault="0068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172,962</w:t>
            </w:r>
          </w:p>
        </w:tc>
      </w:tr>
    </w:tbl>
    <w:p w14:paraId="4B6F36C9" w14:textId="77777777" w:rsidR="00B623B3" w:rsidRDefault="00B623B3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7CC6D00A" w14:textId="2252540D" w:rsidR="00BA5614" w:rsidRPr="00B620EB" w:rsidRDefault="00B620EB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6"/>
          <w:sz w:val="30"/>
          <w:szCs w:val="30"/>
        </w:rPr>
        <w:tab/>
      </w:r>
      <w:r w:rsidR="00BA5614" w:rsidRPr="00B620EB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62CA060D" w14:textId="77777777" w:rsidR="00CC3976" w:rsidRPr="000E7AEB" w:rsidRDefault="00CC3976" w:rsidP="00DB58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z w:val="24"/>
          <w:szCs w:val="24"/>
        </w:rPr>
      </w:pPr>
    </w:p>
    <w:p w14:paraId="5952E939" w14:textId="7568458F" w:rsidR="00DD57FA" w:rsidRDefault="00BA5614" w:rsidP="00607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04D4" w:rsidRPr="000E7AE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C304D4"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1AF1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B531E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9C1AF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531E1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="000239C4" w:rsidRPr="000E7AE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304D4" w:rsidRPr="000E7AEB">
        <w:rPr>
          <w:rFonts w:asciiTheme="majorBidi" w:hAnsiTheme="majorBidi" w:cstheme="majorBidi"/>
          <w:sz w:val="30"/>
          <w:szCs w:val="30"/>
        </w:rPr>
        <w:t>256</w:t>
      </w:r>
      <w:r w:rsidR="00B531E1">
        <w:rPr>
          <w:rFonts w:asciiTheme="majorBidi" w:hAnsiTheme="majorBidi" w:cstheme="majorBidi"/>
          <w:sz w:val="30"/>
          <w:szCs w:val="30"/>
        </w:rPr>
        <w:t>9</w:t>
      </w:r>
      <w:r w:rsidR="00C304D4"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>บริษัทมีภาระค้ำประกันวงเงินสินเชื่อของบริษัทร่วมที่ได้รับจากสถาบันการเงินในประเทศแห่งหนึ่งเป็นจำนวนเงิน</w:t>
      </w:r>
      <w:r w:rsidR="00517B3A"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="000B46EA">
        <w:rPr>
          <w:rFonts w:asciiTheme="majorBidi" w:hAnsiTheme="majorBidi" w:cstheme="majorBidi"/>
          <w:sz w:val="30"/>
          <w:szCs w:val="30"/>
        </w:rPr>
        <w:t>315.0</w:t>
      </w:r>
      <w:r w:rsidR="008F2216"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4C53" w:rsidRPr="000E7AE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44C53" w:rsidRPr="000E7AE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44C53" w:rsidRPr="000E7AE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862B6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756E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756E8" w:rsidRPr="000E7AEB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bookmarkStart w:id="1" w:name="_Hlk141191631"/>
      <w:r w:rsidR="00E756E8" w:rsidRPr="000E7AEB">
        <w:rPr>
          <w:rFonts w:asciiTheme="majorBidi" w:hAnsiTheme="majorBidi" w:cstheme="majorBidi"/>
          <w:i/>
          <w:iCs/>
          <w:sz w:val="30"/>
          <w:szCs w:val="30"/>
        </w:rPr>
        <w:t xml:space="preserve"> 368.0</w:t>
      </w:r>
      <w:r w:rsidR="00E756E8" w:rsidRPr="000E7AE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End w:id="1"/>
      <w:r w:rsidR="00E756E8" w:rsidRPr="000E7AEB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032D7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32D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7FA" w:rsidRPr="00032D7D">
        <w:rPr>
          <w:rFonts w:asciiTheme="majorBidi" w:hAnsiTheme="majorBidi" w:cstheme="majorBidi" w:hint="cs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  <w:r w:rsidR="000A7BA6">
        <w:rPr>
          <w:rFonts w:asciiTheme="majorBidi" w:hAnsiTheme="majorBidi" w:cstheme="majorBidi"/>
          <w:sz w:val="30"/>
          <w:szCs w:val="30"/>
        </w:rPr>
        <w:t xml:space="preserve"> </w:t>
      </w:r>
    </w:p>
    <w:p w14:paraId="04397295" w14:textId="2BB59B5D" w:rsidR="001F5DE1" w:rsidRDefault="001F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4"/>
          <w:szCs w:val="24"/>
          <w:cs/>
        </w:rPr>
      </w:pPr>
      <w:r>
        <w:rPr>
          <w:rFonts w:asciiTheme="majorBidi" w:hAnsiTheme="majorBidi" w:cstheme="majorBidi"/>
          <w:spacing w:val="-6"/>
          <w:sz w:val="24"/>
          <w:szCs w:val="24"/>
          <w:cs/>
        </w:rPr>
        <w:br w:type="page"/>
      </w:r>
    </w:p>
    <w:p w14:paraId="07A58B35" w14:textId="35122DD7" w:rsidR="00070A79" w:rsidRPr="00070A79" w:rsidRDefault="00E90867" w:rsidP="00070A79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60EB5"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</w:p>
    <w:p w14:paraId="2D4DD530" w14:textId="77777777" w:rsidR="00F16902" w:rsidRPr="000E7AEB" w:rsidRDefault="00F16902" w:rsidP="00070A7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4"/>
        <w:gridCol w:w="1086"/>
        <w:gridCol w:w="248"/>
        <w:gridCol w:w="23"/>
        <w:gridCol w:w="1084"/>
        <w:gridCol w:w="270"/>
        <w:gridCol w:w="1080"/>
        <w:gridCol w:w="274"/>
        <w:gridCol w:w="1060"/>
      </w:tblGrid>
      <w:tr w:rsidR="00530B28" w:rsidRPr="000E7AEB" w14:paraId="7760DB62" w14:textId="77777777" w:rsidTr="00811CFB">
        <w:trPr>
          <w:tblHeader/>
        </w:trPr>
        <w:tc>
          <w:tcPr>
            <w:tcW w:w="2268" w:type="pct"/>
          </w:tcPr>
          <w:p w14:paraId="1538723C" w14:textId="77777777" w:rsidR="00B45520" w:rsidRPr="000E7AEB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4"/>
          </w:tcPr>
          <w:p w14:paraId="31832B29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101B99B1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DE3CDF5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2A6A" w:rsidRPr="000E7AEB" w14:paraId="3A6C863D" w14:textId="77777777" w:rsidTr="00811CFB">
        <w:trPr>
          <w:tblHeader/>
        </w:trPr>
        <w:tc>
          <w:tcPr>
            <w:tcW w:w="2268" w:type="pct"/>
          </w:tcPr>
          <w:p w14:paraId="59CD455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2E94B68" w14:textId="0C57F0B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032D7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32D7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3AFEAED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7867B0B" w14:textId="132208B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5D2B486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84CD50" w14:textId="77C408C4" w:rsidR="00082A6A" w:rsidRPr="000E7AEB" w:rsidRDefault="00032D7D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61C55D9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BA52AEC" w14:textId="1D0CB26F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2A6A" w:rsidRPr="000E7AEB" w14:paraId="6F5B24D8" w14:textId="77777777" w:rsidTr="00811CFB">
        <w:trPr>
          <w:tblHeader/>
        </w:trPr>
        <w:tc>
          <w:tcPr>
            <w:tcW w:w="2268" w:type="pct"/>
          </w:tcPr>
          <w:p w14:paraId="7066983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AEA6FD1" w14:textId="4067085E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2D7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" w:type="pct"/>
          </w:tcPr>
          <w:p w14:paraId="7ED065E3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BE1A1D0" w14:textId="0E064DCB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2D7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A09753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E291DB" w14:textId="7B536954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2D7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6A022DF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0AB1BEC" w14:textId="7C397BF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2D7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82A6A" w:rsidRPr="000E7AEB" w14:paraId="11F81027" w14:textId="77777777" w:rsidTr="00811CFB">
        <w:trPr>
          <w:tblHeader/>
        </w:trPr>
        <w:tc>
          <w:tcPr>
            <w:tcW w:w="2268" w:type="pct"/>
          </w:tcPr>
          <w:p w14:paraId="16A152E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2" w:type="pct"/>
            <w:gridSpan w:val="8"/>
          </w:tcPr>
          <w:p w14:paraId="45F63911" w14:textId="3EF42ADC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0E7AEB" w14:paraId="4C2CE252" w14:textId="77777777" w:rsidTr="00811CFB">
        <w:tc>
          <w:tcPr>
            <w:tcW w:w="2847" w:type="pct"/>
            <w:gridSpan w:val="2"/>
          </w:tcPr>
          <w:p w14:paraId="780F8199" w14:textId="1129F35F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gridSpan w:val="2"/>
          </w:tcPr>
          <w:p w14:paraId="05EBC91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8D35A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50A63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0504D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98624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E004A3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2D7D" w:rsidRPr="000E7AEB" w14:paraId="44FB14B2" w14:textId="77777777" w:rsidTr="00811CFB">
        <w:tc>
          <w:tcPr>
            <w:tcW w:w="2268" w:type="pct"/>
          </w:tcPr>
          <w:p w14:paraId="74906CE0" w14:textId="4933707E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63ADBCDE" w14:textId="5C9FD82B" w:rsidR="00032D7D" w:rsidRPr="000E7AEB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236,70</w:t>
            </w:r>
            <w:r w:rsidR="001B4A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  <w:gridSpan w:val="2"/>
          </w:tcPr>
          <w:p w14:paraId="1B337548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26FC76" w14:textId="6C961D55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508,659</w:t>
            </w:r>
          </w:p>
        </w:tc>
        <w:tc>
          <w:tcPr>
            <w:tcW w:w="144" w:type="pct"/>
          </w:tcPr>
          <w:p w14:paraId="12B00247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54153E" w14:textId="75BABAB3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294,63</w:t>
            </w:r>
            <w:r w:rsidR="003A173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5BFAEE3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5A4F942" w14:textId="649FA3C3" w:rsidR="00032D7D" w:rsidRPr="000E7AEB" w:rsidRDefault="00032D7D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540,558</w:t>
            </w:r>
          </w:p>
        </w:tc>
      </w:tr>
      <w:tr w:rsidR="00032D7D" w:rsidRPr="000E7AEB" w14:paraId="1428E4C9" w14:textId="77777777" w:rsidTr="00811CFB">
        <w:tc>
          <w:tcPr>
            <w:tcW w:w="2268" w:type="pct"/>
          </w:tcPr>
          <w:p w14:paraId="6F55C196" w14:textId="77777777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7F077ED" w14:textId="4045F7B3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F35903E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4EB8FDC" w14:textId="77777777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BFAD626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30F62096" w14:textId="6872F03A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4CD77B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7F38458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2D7D" w:rsidRPr="000E7AEB" w14:paraId="3849076E" w14:textId="77777777" w:rsidTr="00811CFB">
        <w:tc>
          <w:tcPr>
            <w:tcW w:w="2268" w:type="pct"/>
          </w:tcPr>
          <w:p w14:paraId="7FDDAB10" w14:textId="240AA5CA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5F87FEB" w14:textId="4233970E" w:rsidR="00032D7D" w:rsidRPr="000E7AEB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180,663</w:t>
            </w:r>
          </w:p>
        </w:tc>
        <w:tc>
          <w:tcPr>
            <w:tcW w:w="144" w:type="pct"/>
            <w:gridSpan w:val="2"/>
          </w:tcPr>
          <w:p w14:paraId="595044FE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773B064" w14:textId="7D1C6C9D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72,677</w:t>
            </w:r>
          </w:p>
        </w:tc>
        <w:tc>
          <w:tcPr>
            <w:tcW w:w="144" w:type="pct"/>
          </w:tcPr>
          <w:p w14:paraId="2C42F0A7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F17081E" w14:textId="602240F5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185,730</w:t>
            </w:r>
          </w:p>
        </w:tc>
        <w:tc>
          <w:tcPr>
            <w:tcW w:w="146" w:type="pct"/>
          </w:tcPr>
          <w:p w14:paraId="519F2B62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2502930" w14:textId="342ACE77" w:rsidR="00032D7D" w:rsidRPr="000E7AEB" w:rsidRDefault="00032D7D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72,936</w:t>
            </w:r>
          </w:p>
        </w:tc>
      </w:tr>
      <w:tr w:rsidR="00032D7D" w:rsidRPr="000E7AEB" w14:paraId="0C0CD999" w14:textId="77777777" w:rsidTr="00811CFB">
        <w:tc>
          <w:tcPr>
            <w:tcW w:w="2268" w:type="pct"/>
          </w:tcPr>
          <w:p w14:paraId="7A021CD5" w14:textId="264055BC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</w:rPr>
              <w:t xml:space="preserve">   31 - 60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3E190779" w14:textId="6A38C72C" w:rsidR="00032D7D" w:rsidRPr="000E7AEB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1407C9B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1F92360" w14:textId="2F82E0B2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CEBDEA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F58A204" w14:textId="497D580E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46" w:type="pct"/>
          </w:tcPr>
          <w:p w14:paraId="564C1C10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40DD7CE3" w14:textId="461D06FC" w:rsidR="00032D7D" w:rsidRPr="000E7AEB" w:rsidRDefault="00032D7D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032D7D" w:rsidRPr="000E7AEB" w14:paraId="39103832" w14:textId="77777777" w:rsidTr="00811CFB">
        <w:tc>
          <w:tcPr>
            <w:tcW w:w="2268" w:type="pct"/>
          </w:tcPr>
          <w:p w14:paraId="3D34CF19" w14:textId="1BC91135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</w:rPr>
              <w:t xml:space="preserve">   61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2DF9BC56" w14:textId="4346D678" w:rsidR="00032D7D" w:rsidRPr="000E7AEB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0BB094E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260DBEB" w14:textId="64594AD5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E16D08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5B20C19F" w14:textId="3F25C13E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2409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12B0C8F5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31A0A77" w14:textId="75015B41" w:rsidR="00032D7D" w:rsidRPr="000E7AEB" w:rsidRDefault="00032D7D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032D7D" w:rsidRPr="000E7AEB" w14:paraId="3BDCB0D9" w14:textId="77777777" w:rsidTr="00811CFB">
        <w:tc>
          <w:tcPr>
            <w:tcW w:w="2268" w:type="pct"/>
          </w:tcPr>
          <w:p w14:paraId="057AD989" w14:textId="101AF8FE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54F7FF29" w14:textId="37DC340C" w:rsidR="00032D7D" w:rsidRPr="000E7AEB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904B00B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3E28244" w14:textId="10AF0355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AC569A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5831AFF" w14:textId="65A8F4BF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2,931</w:t>
            </w:r>
          </w:p>
        </w:tc>
        <w:tc>
          <w:tcPr>
            <w:tcW w:w="146" w:type="pct"/>
          </w:tcPr>
          <w:p w14:paraId="41AFACA9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B7FAB56" w14:textId="13101E75" w:rsidR="00032D7D" w:rsidRPr="000E7AEB" w:rsidRDefault="00032D7D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</w:tr>
      <w:tr w:rsidR="00032D7D" w:rsidRPr="000E7AEB" w14:paraId="2BDE0A72" w14:textId="77777777" w:rsidTr="00811CFB">
        <w:tc>
          <w:tcPr>
            <w:tcW w:w="2268" w:type="pct"/>
          </w:tcPr>
          <w:p w14:paraId="6CA42B79" w14:textId="77777777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24BDC9" w14:textId="63E0C14B" w:rsidR="00032D7D" w:rsidRPr="000E7AEB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417,36</w:t>
            </w:r>
            <w:r w:rsidR="001B4A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2991B98A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56879DCD" w14:textId="4425B06A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581,336</w:t>
            </w:r>
          </w:p>
        </w:tc>
        <w:tc>
          <w:tcPr>
            <w:tcW w:w="144" w:type="pct"/>
          </w:tcPr>
          <w:p w14:paraId="2BBDA3EE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546AEDD" w14:textId="2794B69A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484,4</w:t>
            </w:r>
            <w:r w:rsidR="00240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6" w:type="pct"/>
          </w:tcPr>
          <w:p w14:paraId="23AF201D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106FCB7C" w14:textId="30395D51" w:rsidR="00032D7D" w:rsidRPr="000E7AEB" w:rsidRDefault="00032D7D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616,168</w:t>
            </w:r>
          </w:p>
        </w:tc>
      </w:tr>
      <w:tr w:rsidR="00032D7D" w:rsidRPr="000E7AEB" w14:paraId="1297E261" w14:textId="77777777" w:rsidTr="00811CFB">
        <w:tc>
          <w:tcPr>
            <w:tcW w:w="2268" w:type="pct"/>
          </w:tcPr>
          <w:p w14:paraId="3FC8A265" w14:textId="77777777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0F0ACF57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CC0FD7F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2C9B028" w14:textId="77777777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7798CB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D2D684F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20770E5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2282E4FF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2D7D" w:rsidRPr="000E7AEB" w14:paraId="160AEA7F" w14:textId="77777777" w:rsidTr="00811CFB">
        <w:tc>
          <w:tcPr>
            <w:tcW w:w="2268" w:type="pct"/>
          </w:tcPr>
          <w:p w14:paraId="027A8E08" w14:textId="6A1BFF4F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9" w:type="pct"/>
          </w:tcPr>
          <w:p w14:paraId="32A78560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FB47DC1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2A4949B4" w14:textId="77777777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589D4A24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2532396C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12D19EC2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0EC426A3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032D7D" w:rsidRPr="000E7AEB" w14:paraId="6E974A24" w14:textId="77777777" w:rsidTr="00811CFB">
        <w:tc>
          <w:tcPr>
            <w:tcW w:w="2268" w:type="pct"/>
          </w:tcPr>
          <w:p w14:paraId="69166580" w14:textId="4E5D82D9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1B40DC09" w14:textId="622E7F22" w:rsidR="00032D7D" w:rsidRPr="000E7AEB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673">
              <w:rPr>
                <w:rFonts w:ascii="Angsana New" w:hAnsi="Angsana New" w:cs="Angsana New"/>
                <w:sz w:val="30"/>
                <w:szCs w:val="30"/>
              </w:rPr>
              <w:t>282,71</w:t>
            </w:r>
            <w:r w:rsidR="001B4A1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gridSpan w:val="2"/>
          </w:tcPr>
          <w:p w14:paraId="2245F467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0BDD08F" w14:textId="5C168E38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183,489</w:t>
            </w:r>
          </w:p>
        </w:tc>
        <w:tc>
          <w:tcPr>
            <w:tcW w:w="144" w:type="pct"/>
          </w:tcPr>
          <w:p w14:paraId="3CF6E02E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60323A5" w14:textId="73CC1818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255,88</w:t>
            </w:r>
            <w:r w:rsidR="002409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217B501A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12BCC326" w14:textId="3F809200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164,772</w:t>
            </w:r>
          </w:p>
        </w:tc>
      </w:tr>
      <w:tr w:rsidR="00032D7D" w:rsidRPr="000E7AEB" w14:paraId="2CB7E215" w14:textId="77777777" w:rsidTr="00811CFB">
        <w:tc>
          <w:tcPr>
            <w:tcW w:w="2268" w:type="pct"/>
          </w:tcPr>
          <w:p w14:paraId="435C84C8" w14:textId="123C47FA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F5EB350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11E8EA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6D214594" w14:textId="26658B4F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30772040" w14:textId="48D825CD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51CF6DD" w14:textId="55E5A330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375E4B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1E292D34" w14:textId="2C35A8AD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032D7D" w:rsidRPr="000E7AEB" w14:paraId="481AFD21" w14:textId="77777777" w:rsidTr="00811CFB">
        <w:tc>
          <w:tcPr>
            <w:tcW w:w="2268" w:type="pct"/>
          </w:tcPr>
          <w:p w14:paraId="46B093FC" w14:textId="2DA1FAEB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F29FF23" w14:textId="6B642C86" w:rsidR="00032D7D" w:rsidRPr="000E7AEB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673">
              <w:rPr>
                <w:rFonts w:ascii="Angsana New" w:hAnsi="Angsana New" w:cs="Angsana New"/>
                <w:sz w:val="30"/>
                <w:szCs w:val="30"/>
              </w:rPr>
              <w:t>25,428</w:t>
            </w:r>
          </w:p>
        </w:tc>
        <w:tc>
          <w:tcPr>
            <w:tcW w:w="144" w:type="pct"/>
            <w:gridSpan w:val="2"/>
          </w:tcPr>
          <w:p w14:paraId="092DE4B1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0AB2142" w14:textId="02484132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36,065</w:t>
            </w:r>
          </w:p>
        </w:tc>
        <w:tc>
          <w:tcPr>
            <w:tcW w:w="144" w:type="pct"/>
          </w:tcPr>
          <w:p w14:paraId="0027BB58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AD4B2" w14:textId="295F74DC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19,020</w:t>
            </w:r>
          </w:p>
        </w:tc>
        <w:tc>
          <w:tcPr>
            <w:tcW w:w="146" w:type="pct"/>
          </w:tcPr>
          <w:p w14:paraId="44CE6D35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3E406978" w14:textId="0C51C636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26,941</w:t>
            </w:r>
          </w:p>
        </w:tc>
      </w:tr>
      <w:tr w:rsidR="00032D7D" w:rsidRPr="000E7AEB" w14:paraId="4A8B9786" w14:textId="77777777" w:rsidTr="00811CFB">
        <w:tc>
          <w:tcPr>
            <w:tcW w:w="2268" w:type="pct"/>
          </w:tcPr>
          <w:p w14:paraId="30646BBE" w14:textId="480D767F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17861697" w14:textId="4BB42D53" w:rsidR="00032D7D" w:rsidRPr="000E7AEB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673">
              <w:rPr>
                <w:rFonts w:ascii="Angsana New" w:hAnsi="Angsana New" w:cs="Angsana New"/>
                <w:sz w:val="30"/>
                <w:szCs w:val="30"/>
              </w:rPr>
              <w:t>3,886</w:t>
            </w:r>
          </w:p>
        </w:tc>
        <w:tc>
          <w:tcPr>
            <w:tcW w:w="144" w:type="pct"/>
            <w:gridSpan w:val="2"/>
          </w:tcPr>
          <w:p w14:paraId="0E1D6C09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19C64C32" w14:textId="11318A00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3,182</w:t>
            </w:r>
          </w:p>
        </w:tc>
        <w:tc>
          <w:tcPr>
            <w:tcW w:w="144" w:type="pct"/>
          </w:tcPr>
          <w:p w14:paraId="6765D31C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4860B4CF" w14:textId="107F188E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FD07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410548A8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02C13E9C" w14:textId="50027E48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32D7D" w:rsidRPr="000E7AEB" w14:paraId="4D057A2C" w14:textId="77777777" w:rsidTr="00811CFB">
        <w:tc>
          <w:tcPr>
            <w:tcW w:w="2268" w:type="pct"/>
          </w:tcPr>
          <w:p w14:paraId="7BF6BF7D" w14:textId="5C807BA6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441D262F" w14:textId="5D34D0DE" w:rsidR="00032D7D" w:rsidRPr="000E7AEB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6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D4EA008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3C5E2D45" w14:textId="592125FC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44" w:type="pct"/>
          </w:tcPr>
          <w:p w14:paraId="03FB8C28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43C9712" w14:textId="551D41F1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7C84C1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AFD9337" w14:textId="22C4CCFB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032D7D" w:rsidRPr="000E7AEB" w14:paraId="1C14B8FF" w14:textId="77777777" w:rsidTr="00811CFB">
        <w:tc>
          <w:tcPr>
            <w:tcW w:w="2268" w:type="pct"/>
          </w:tcPr>
          <w:p w14:paraId="71776CBB" w14:textId="3B5BC517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D933D6B" w14:textId="55D75984" w:rsidR="00032D7D" w:rsidRPr="000E7AEB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673">
              <w:rPr>
                <w:rFonts w:ascii="Angsana New" w:hAnsi="Angsana New" w:cs="Angsana New"/>
                <w:sz w:val="30"/>
                <w:szCs w:val="30"/>
              </w:rPr>
              <w:t>8,34</w:t>
            </w:r>
            <w:r w:rsidR="00866C3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64A7F288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A10423F" w14:textId="0ED315C0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6,474</w:t>
            </w:r>
          </w:p>
        </w:tc>
        <w:tc>
          <w:tcPr>
            <w:tcW w:w="144" w:type="pct"/>
          </w:tcPr>
          <w:p w14:paraId="7CCA2182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1746206" w14:textId="67932158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sz w:val="30"/>
                <w:szCs w:val="30"/>
              </w:rPr>
              <w:t>2,04</w:t>
            </w:r>
            <w:r w:rsidR="002409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18E16C4E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B04A403" w14:textId="4030D846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1,951</w:t>
            </w:r>
          </w:p>
        </w:tc>
      </w:tr>
      <w:tr w:rsidR="00032D7D" w:rsidRPr="000E7AEB" w14:paraId="3E7D3A07" w14:textId="77777777" w:rsidTr="00811CFB">
        <w:tc>
          <w:tcPr>
            <w:tcW w:w="2268" w:type="pct"/>
          </w:tcPr>
          <w:p w14:paraId="53B21B1E" w14:textId="5A2DA14C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2C71EBE" w14:textId="1BA68E07" w:rsidR="00032D7D" w:rsidRPr="000E7AEB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320,37</w:t>
            </w:r>
            <w:r w:rsidR="00866C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4" w:type="pct"/>
            <w:gridSpan w:val="2"/>
          </w:tcPr>
          <w:p w14:paraId="5BF35EDA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28AA68A" w14:textId="48D9F7E7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230,410</w:t>
            </w:r>
          </w:p>
        </w:tc>
        <w:tc>
          <w:tcPr>
            <w:tcW w:w="144" w:type="pct"/>
          </w:tcPr>
          <w:p w14:paraId="3C23D1B4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530AA80" w14:textId="3260DE68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277,40</w:t>
            </w:r>
            <w:r w:rsidR="007619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709CE9B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E4815E8" w14:textId="0581706F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193,851</w:t>
            </w:r>
          </w:p>
        </w:tc>
      </w:tr>
      <w:tr w:rsidR="00032D7D" w:rsidRPr="000E7AEB" w14:paraId="693B49B1" w14:textId="77777777" w:rsidTr="00811CFB">
        <w:tc>
          <w:tcPr>
            <w:tcW w:w="2268" w:type="pct"/>
          </w:tcPr>
          <w:p w14:paraId="67709CE6" w14:textId="7992532B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6400A0E" w14:textId="19C89D01" w:rsidR="00032D7D" w:rsidRPr="00021F9D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21F9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5352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21F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61DE" w:rsidRPr="00021F9D">
              <w:rPr>
                <w:rFonts w:ascii="Angsana New" w:hAnsi="Angsana New" w:cs="Angsana New"/>
                <w:sz w:val="30"/>
                <w:szCs w:val="30"/>
              </w:rPr>
              <w:t>829</w:t>
            </w:r>
            <w:r w:rsidRPr="00021F9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</w:tcPr>
          <w:p w14:paraId="41CEA782" w14:textId="77777777" w:rsidR="00032D7D" w:rsidRPr="00021F9D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FCF9B3" w14:textId="6EC0EBF3" w:rsidR="00032D7D" w:rsidRPr="00021F9D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1F9D">
              <w:rPr>
                <w:rFonts w:asciiTheme="majorBidi" w:hAnsiTheme="majorBidi" w:cstheme="majorBidi"/>
                <w:sz w:val="30"/>
                <w:szCs w:val="30"/>
              </w:rPr>
              <w:t>(3,775)</w:t>
            </w:r>
          </w:p>
        </w:tc>
        <w:tc>
          <w:tcPr>
            <w:tcW w:w="144" w:type="pct"/>
          </w:tcPr>
          <w:p w14:paraId="170408D8" w14:textId="77777777" w:rsidR="00032D7D" w:rsidRPr="00021F9D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0D3FE85" w14:textId="18B30F65" w:rsidR="00032D7D" w:rsidRPr="009E04B6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4B6">
              <w:rPr>
                <w:rFonts w:asciiTheme="majorBidi" w:hAnsiTheme="majorBidi" w:cstheme="majorBidi"/>
                <w:sz w:val="30"/>
                <w:szCs w:val="30"/>
              </w:rPr>
              <w:t>(1,73</w:t>
            </w:r>
            <w:r w:rsidR="00521F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E04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FD7E2B3" w14:textId="77777777" w:rsidR="00032D7D" w:rsidRPr="009E04B6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820B137" w14:textId="42C50F81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9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(1,682)</w:t>
            </w:r>
          </w:p>
        </w:tc>
      </w:tr>
      <w:tr w:rsidR="00032D7D" w:rsidRPr="000E7AEB" w14:paraId="4E43763B" w14:textId="77777777" w:rsidTr="00C353CC">
        <w:tc>
          <w:tcPr>
            <w:tcW w:w="2268" w:type="pct"/>
          </w:tcPr>
          <w:p w14:paraId="0197327D" w14:textId="683AD3A4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207891B2" w14:textId="4C94174E" w:rsidR="00032D7D" w:rsidRPr="000E7AEB" w:rsidRDefault="003D7E09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7E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314</w:t>
            </w:r>
            <w:r w:rsidR="00DB1673" w:rsidRPr="00DB16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361DE" w:rsidRPr="00DB16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 w:rsidR="008361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4C7A1A8D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0359841B" w14:textId="04F7FCC9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226,635</w:t>
            </w:r>
          </w:p>
        </w:tc>
        <w:tc>
          <w:tcPr>
            <w:tcW w:w="144" w:type="pct"/>
          </w:tcPr>
          <w:p w14:paraId="1C2DB8C2" w14:textId="4D8D79A1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1159FC1" w14:textId="74595FBD" w:rsidR="00032D7D" w:rsidRPr="000E7AEB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275,66</w:t>
            </w:r>
            <w:r w:rsidR="008055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59E6835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910A2D4" w14:textId="584FB2DA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192,169</w:t>
            </w:r>
          </w:p>
        </w:tc>
      </w:tr>
      <w:tr w:rsidR="00032D7D" w:rsidRPr="000E7AEB" w14:paraId="3F05CCA4" w14:textId="77777777" w:rsidTr="00C353CC">
        <w:tc>
          <w:tcPr>
            <w:tcW w:w="2268" w:type="pct"/>
          </w:tcPr>
          <w:p w14:paraId="6EE41D13" w14:textId="5047840C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03C5165" w14:textId="18A06036" w:rsidR="00032D7D" w:rsidRPr="000E7AEB" w:rsidRDefault="003C7AE6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3C7AE6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731</w:t>
            </w:r>
            <w:r w:rsidR="00DB1673" w:rsidRPr="00DB1673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="008361DE" w:rsidRPr="00DB1673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908</w:t>
            </w:r>
          </w:p>
        </w:tc>
        <w:tc>
          <w:tcPr>
            <w:tcW w:w="144" w:type="pct"/>
            <w:gridSpan w:val="2"/>
          </w:tcPr>
          <w:p w14:paraId="650B7451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37A4576" w14:textId="557575FB" w:rsidR="00032D7D" w:rsidRPr="00C353CC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8C1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807,971</w:t>
            </w:r>
          </w:p>
        </w:tc>
        <w:tc>
          <w:tcPr>
            <w:tcW w:w="144" w:type="pct"/>
          </w:tcPr>
          <w:p w14:paraId="04C760EA" w14:textId="45418590" w:rsidR="00032D7D" w:rsidRPr="00C353CC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FDDA874" w14:textId="10147920" w:rsidR="00032D7D" w:rsidRPr="00C353CC" w:rsidRDefault="00DB1673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DB1673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760,07</w:t>
            </w:r>
            <w:r w:rsidR="0056069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59453DE" w14:textId="77777777" w:rsidR="00032D7D" w:rsidRPr="00C353CC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6622A83" w14:textId="3974655F" w:rsidR="00032D7D" w:rsidRPr="00C353CC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808,337</w:t>
            </w:r>
          </w:p>
        </w:tc>
      </w:tr>
      <w:tr w:rsidR="00DB53C7" w:rsidRPr="000E7AEB" w14:paraId="6C5C3CE4" w14:textId="77777777" w:rsidTr="00DB53C7">
        <w:tc>
          <w:tcPr>
            <w:tcW w:w="2268" w:type="pct"/>
          </w:tcPr>
          <w:p w14:paraId="43982BBE" w14:textId="77777777" w:rsidR="00DB53C7" w:rsidRDefault="00DB53C7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E3707D" w14:textId="77777777" w:rsidR="00E97F7D" w:rsidRDefault="00E97F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644E4D" w14:textId="77777777" w:rsidR="00E97F7D" w:rsidRDefault="00E97F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A28B3BB" w14:textId="77777777" w:rsidR="00E97F7D" w:rsidRDefault="00E97F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B39160" w14:textId="77777777" w:rsidR="00E97F7D" w:rsidRPr="000E7AEB" w:rsidRDefault="00E97F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4DD0F41" w14:textId="77777777" w:rsidR="00DB53C7" w:rsidRPr="00DB1673" w:rsidRDefault="00DB53C7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F9F025D" w14:textId="77777777" w:rsidR="00DB53C7" w:rsidRPr="000E7AEB" w:rsidRDefault="00DB53C7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22A63C8" w14:textId="77777777" w:rsidR="00DB53C7" w:rsidRPr="008C1F09" w:rsidRDefault="00DB53C7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F42B9C3" w14:textId="77777777" w:rsidR="00DB53C7" w:rsidRPr="00C353CC" w:rsidRDefault="00DB53C7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DDD39F7" w14:textId="77777777" w:rsidR="00DB53C7" w:rsidRPr="00DB1673" w:rsidRDefault="00DB53C7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0B05A78E" w14:textId="77777777" w:rsidR="00DB53C7" w:rsidRPr="00C353CC" w:rsidRDefault="00DB53C7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72F9987F" w14:textId="77777777" w:rsidR="00DB53C7" w:rsidRDefault="00DB53C7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2A6A" w:rsidRPr="000E7AEB" w14:paraId="587B8BD1" w14:textId="77777777" w:rsidTr="00DB53C7">
        <w:tc>
          <w:tcPr>
            <w:tcW w:w="2268" w:type="pct"/>
          </w:tcPr>
          <w:p w14:paraId="7B9DF234" w14:textId="3ACE536E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7561B91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1058489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BBA6100" w14:textId="0B3A9C64" w:rsidR="00082A6A" w:rsidRPr="000E7AEB" w:rsidRDefault="00082A6A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827FFB1" w14:textId="1325587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188CFB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7896667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3CE5D725" w14:textId="675DCC0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032D7D" w:rsidRPr="000E7AEB" w14:paraId="6B92D775" w14:textId="77777777" w:rsidTr="00DB53C7">
        <w:tc>
          <w:tcPr>
            <w:tcW w:w="2268" w:type="pct"/>
          </w:tcPr>
          <w:p w14:paraId="2E70DF26" w14:textId="38AB2595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579" w:type="pct"/>
          </w:tcPr>
          <w:p w14:paraId="3B2D7804" w14:textId="7EC013AF" w:rsidR="00032D7D" w:rsidRPr="00D67E21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B1673">
              <w:rPr>
                <w:rFonts w:ascii="Angsana New" w:hAnsi="Angsana New" w:cs="Angsana New"/>
                <w:noProof/>
                <w:sz w:val="30"/>
                <w:szCs w:val="30"/>
              </w:rPr>
              <w:t>100</w:t>
            </w:r>
          </w:p>
        </w:tc>
        <w:tc>
          <w:tcPr>
            <w:tcW w:w="144" w:type="pct"/>
            <w:gridSpan w:val="2"/>
          </w:tcPr>
          <w:p w14:paraId="5A6208AB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DF37271" w14:textId="6E882675" w:rsidR="00032D7D" w:rsidRPr="00D67E21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4" w:type="pct"/>
          </w:tcPr>
          <w:p w14:paraId="7F7A4F95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24C151F" w14:textId="0B497984" w:rsidR="00032D7D" w:rsidRPr="00CB70CD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B1673">
              <w:rPr>
                <w:rFonts w:ascii="Angsana New" w:hAnsi="Angsana New" w:cs="Angsana New"/>
                <w:noProof/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14:paraId="0BD301D5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38FA0B5E" w14:textId="1B8C0B35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032D7D" w:rsidRPr="000E7AEB" w14:paraId="0642BFB4" w14:textId="77777777" w:rsidTr="00811CFB">
        <w:tc>
          <w:tcPr>
            <w:tcW w:w="2268" w:type="pct"/>
          </w:tcPr>
          <w:p w14:paraId="78B91A97" w14:textId="19FE133C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03E19B9" w14:textId="629D1AD3" w:rsidR="00032D7D" w:rsidRPr="00D67E21" w:rsidRDefault="00DB1673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B1673">
              <w:rPr>
                <w:rFonts w:ascii="Angsana New" w:hAnsi="Angsana New" w:cs="Angsana New"/>
                <w:noProof/>
                <w:sz w:val="30"/>
                <w:szCs w:val="30"/>
              </w:rPr>
              <w:t>(100)</w:t>
            </w:r>
          </w:p>
        </w:tc>
        <w:tc>
          <w:tcPr>
            <w:tcW w:w="144" w:type="pct"/>
            <w:gridSpan w:val="2"/>
          </w:tcPr>
          <w:p w14:paraId="196DCC9D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44F66FF" w14:textId="213E53B7" w:rsidR="00032D7D" w:rsidRPr="00D67E21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144" w:type="pct"/>
          </w:tcPr>
          <w:p w14:paraId="152F14D0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A3E30AD" w14:textId="452892ED" w:rsidR="00032D7D" w:rsidRPr="00595B00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 w:rsidRPr="00DB1673">
              <w:rPr>
                <w:rFonts w:ascii="Angsana New" w:hAnsi="Angsana New" w:cs="Angsana New"/>
                <w:noProof/>
                <w:sz w:val="30"/>
                <w:szCs w:val="30"/>
              </w:rPr>
              <w:t>(100)</w:t>
            </w:r>
          </w:p>
        </w:tc>
        <w:tc>
          <w:tcPr>
            <w:tcW w:w="146" w:type="pct"/>
          </w:tcPr>
          <w:p w14:paraId="4EDE30C4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D01B9D4" w14:textId="40A8D9D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</w:tr>
      <w:tr w:rsidR="00032D7D" w:rsidRPr="000E7AEB" w14:paraId="12AB59DC" w14:textId="77777777" w:rsidTr="00811CFB">
        <w:tc>
          <w:tcPr>
            <w:tcW w:w="2268" w:type="pct"/>
          </w:tcPr>
          <w:p w14:paraId="59F042E9" w14:textId="7BE6694A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เช็ครับลงวันที่ล่วงหน้า 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43C7C6" w14:textId="4C8EBDB2" w:rsidR="00032D7D" w:rsidRPr="00D67E21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B1673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053DCAF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3C45F2D3" w14:textId="7904E61E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2816CE8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A3BDB79" w14:textId="0B251840" w:rsidR="00032D7D" w:rsidRPr="00D67E21" w:rsidRDefault="00DB167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B1673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5F669C" w14:textId="77777777" w:rsidR="00032D7D" w:rsidRPr="00A9120A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7F0243F" w14:textId="7FC958FA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2F86" w:rsidRPr="000E7AEB" w14:paraId="52B5F070" w14:textId="77777777" w:rsidTr="00832037">
        <w:tc>
          <w:tcPr>
            <w:tcW w:w="2268" w:type="pct"/>
          </w:tcPr>
          <w:p w14:paraId="79C10C7E" w14:textId="1308410B" w:rsidR="00AF2F86" w:rsidRPr="000E7AEB" w:rsidRDefault="00AF2F86" w:rsidP="00AF2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579" w:type="pct"/>
          </w:tcPr>
          <w:p w14:paraId="7E09447E" w14:textId="4AD117D0" w:rsidR="00AF2F86" w:rsidRDefault="00804EEE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804EEE">
              <w:rPr>
                <w:rFonts w:ascii="Angsana New" w:hAnsi="Angsana New" w:cs="Angsana New"/>
                <w:noProof/>
                <w:sz w:val="30"/>
                <w:szCs w:val="30"/>
              </w:rPr>
              <w:t>53,358</w:t>
            </w:r>
          </w:p>
        </w:tc>
        <w:tc>
          <w:tcPr>
            <w:tcW w:w="144" w:type="pct"/>
            <w:gridSpan w:val="2"/>
          </w:tcPr>
          <w:p w14:paraId="44958664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37518478" w14:textId="05D1EDA8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61,222</w:t>
            </w:r>
          </w:p>
        </w:tc>
        <w:tc>
          <w:tcPr>
            <w:tcW w:w="144" w:type="pct"/>
          </w:tcPr>
          <w:p w14:paraId="4D53B6C6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F97B933" w14:textId="61820352" w:rsidR="00AF2F86" w:rsidRPr="00CB70CD" w:rsidRDefault="00804EEE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804EEE">
              <w:rPr>
                <w:rFonts w:ascii="Angsana New" w:hAnsi="Angsana New" w:cs="Angsana New"/>
                <w:noProof/>
                <w:sz w:val="30"/>
                <w:szCs w:val="30"/>
              </w:rPr>
              <w:t>51,770</w:t>
            </w:r>
          </w:p>
        </w:tc>
        <w:tc>
          <w:tcPr>
            <w:tcW w:w="146" w:type="pct"/>
          </w:tcPr>
          <w:p w14:paraId="1AA8A941" w14:textId="77777777" w:rsidR="00AF2F86" w:rsidRPr="000E7AEB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371E047" w14:textId="56AAF0D3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962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9,621</w:t>
            </w:r>
          </w:p>
        </w:tc>
      </w:tr>
      <w:tr w:rsidR="009D4DDA" w:rsidRPr="000E7AEB" w14:paraId="1832DB6D" w14:textId="77777777" w:rsidTr="009D4DDA">
        <w:tc>
          <w:tcPr>
            <w:tcW w:w="2268" w:type="pct"/>
          </w:tcPr>
          <w:p w14:paraId="6637A94F" w14:textId="77777777" w:rsidR="009D4DDA" w:rsidRPr="000E7AEB" w:rsidRDefault="009D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79" w:type="pct"/>
          </w:tcPr>
          <w:p w14:paraId="00671E89" w14:textId="33D1DCBD" w:rsidR="009D4DDA" w:rsidRPr="00D67E21" w:rsidRDefault="008A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24,</w:t>
            </w:r>
            <w:r w:rsidR="004C20B3">
              <w:rPr>
                <w:rFonts w:ascii="Angsana New" w:hAnsi="Angsana New" w:cs="Angsana New"/>
                <w:noProof/>
                <w:sz w:val="30"/>
                <w:szCs w:val="30"/>
              </w:rPr>
              <w:t>878</w:t>
            </w:r>
          </w:p>
        </w:tc>
        <w:tc>
          <w:tcPr>
            <w:tcW w:w="144" w:type="pct"/>
            <w:gridSpan w:val="2"/>
          </w:tcPr>
          <w:p w14:paraId="0F0B114A" w14:textId="77777777" w:rsidR="009D4DDA" w:rsidRPr="00D67E21" w:rsidRDefault="009D4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36A2FB1B" w14:textId="77777777" w:rsidR="009D4DDA" w:rsidRPr="00BB6D01" w:rsidRDefault="009D4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4F0073">
              <w:rPr>
                <w:rFonts w:asciiTheme="majorBidi" w:hAnsiTheme="majorBidi" w:cstheme="majorBidi"/>
                <w:sz w:val="30"/>
                <w:szCs w:val="30"/>
              </w:rPr>
              <w:t>17,991</w:t>
            </w:r>
          </w:p>
        </w:tc>
        <w:tc>
          <w:tcPr>
            <w:tcW w:w="144" w:type="pct"/>
          </w:tcPr>
          <w:p w14:paraId="25881DFF" w14:textId="77777777" w:rsidR="009D4DDA" w:rsidRPr="00D67E21" w:rsidRDefault="009D4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71F38DDC" w14:textId="4B75412C" w:rsidR="009D4DDA" w:rsidRPr="00CB70CD" w:rsidRDefault="006C4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24,378</w:t>
            </w:r>
          </w:p>
        </w:tc>
        <w:tc>
          <w:tcPr>
            <w:tcW w:w="146" w:type="pct"/>
          </w:tcPr>
          <w:p w14:paraId="2796230A" w14:textId="77777777" w:rsidR="009D4DDA" w:rsidRPr="000E7AEB" w:rsidRDefault="009D4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5CB02AF" w14:textId="77777777" w:rsidR="009D4DDA" w:rsidRPr="00BB6D01" w:rsidRDefault="009D4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4F0073">
              <w:rPr>
                <w:rFonts w:asciiTheme="majorBidi" w:hAnsiTheme="majorBidi" w:cstheme="majorBidi"/>
                <w:sz w:val="30"/>
                <w:szCs w:val="30"/>
              </w:rPr>
              <w:t>17,991</w:t>
            </w:r>
          </w:p>
        </w:tc>
      </w:tr>
      <w:tr w:rsidR="00AF2F86" w:rsidRPr="000E7AEB" w14:paraId="7408BB9E" w14:textId="77777777" w:rsidTr="00811CFB">
        <w:tc>
          <w:tcPr>
            <w:tcW w:w="2268" w:type="pct"/>
          </w:tcPr>
          <w:p w14:paraId="0FD21931" w14:textId="19A44A64" w:rsidR="00AF2F86" w:rsidRPr="000E7AEB" w:rsidRDefault="00AF2F86" w:rsidP="00AF2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ค่าใช้จ่ายจ่ายล่วงหน้า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579" w:type="pct"/>
          </w:tcPr>
          <w:p w14:paraId="0A1D2B98" w14:textId="0043A033" w:rsidR="00AF2F86" w:rsidRPr="009412DF" w:rsidRDefault="00804EEE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804EEE">
              <w:rPr>
                <w:rFonts w:ascii="Angsana New" w:hAnsi="Angsana New" w:cs="Angsana New"/>
                <w:noProof/>
                <w:sz w:val="30"/>
                <w:szCs w:val="30"/>
              </w:rPr>
              <w:t>13,868</w:t>
            </w:r>
          </w:p>
        </w:tc>
        <w:tc>
          <w:tcPr>
            <w:tcW w:w="144" w:type="pct"/>
            <w:gridSpan w:val="2"/>
          </w:tcPr>
          <w:p w14:paraId="1C1E21F0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B08C51C" w14:textId="78507D80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ED2C48">
              <w:rPr>
                <w:rFonts w:asciiTheme="majorBidi" w:hAnsiTheme="majorBidi" w:cstheme="majorBidi"/>
                <w:sz w:val="30"/>
                <w:szCs w:val="30"/>
              </w:rPr>
              <w:t>14,41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A7EA39B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57574261" w14:textId="091EA6D7" w:rsidR="00AF2F86" w:rsidRPr="00CB70CD" w:rsidRDefault="00804EEE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804EEE">
              <w:rPr>
                <w:rFonts w:ascii="Angsana New" w:hAnsi="Angsana New" w:cs="Angsana New"/>
                <w:noProof/>
                <w:sz w:val="30"/>
                <w:szCs w:val="30"/>
              </w:rPr>
              <w:t>13,315</w:t>
            </w:r>
          </w:p>
        </w:tc>
        <w:tc>
          <w:tcPr>
            <w:tcW w:w="146" w:type="pct"/>
          </w:tcPr>
          <w:p w14:paraId="499A719B" w14:textId="77777777" w:rsidR="00AF2F86" w:rsidRPr="000E7AEB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5053681" w14:textId="65694554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962C1">
              <w:rPr>
                <w:rFonts w:asciiTheme="majorBidi" w:hAnsiTheme="majorBidi" w:cstheme="majorBidi"/>
                <w:sz w:val="30"/>
                <w:szCs w:val="30"/>
              </w:rPr>
              <w:t>14,05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F2F86" w:rsidRPr="000E7AEB" w14:paraId="558B3C64" w14:textId="77777777" w:rsidTr="00811CFB">
        <w:tc>
          <w:tcPr>
            <w:tcW w:w="2268" w:type="pct"/>
          </w:tcPr>
          <w:p w14:paraId="66AD88F3" w14:textId="32AC1F52" w:rsidR="00AF2F86" w:rsidRPr="000E7AEB" w:rsidRDefault="00AF2F86" w:rsidP="00AF2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ลูกหนี้กรมศุลกากร</w:t>
            </w:r>
          </w:p>
        </w:tc>
        <w:tc>
          <w:tcPr>
            <w:tcW w:w="579" w:type="pct"/>
          </w:tcPr>
          <w:p w14:paraId="2A6BD062" w14:textId="15673402" w:rsidR="00AF2F86" w:rsidRPr="00B8484A" w:rsidRDefault="00804EEE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804EEE"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4" w:type="pct"/>
            <w:gridSpan w:val="2"/>
          </w:tcPr>
          <w:p w14:paraId="05260DFB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1FF30983" w14:textId="5F56521B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  <w:tc>
          <w:tcPr>
            <w:tcW w:w="144" w:type="pct"/>
          </w:tcPr>
          <w:p w14:paraId="49C0AA53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7F5313C8" w14:textId="766DCC86" w:rsidR="00AF2F86" w:rsidRPr="00CB70CD" w:rsidRDefault="00804EEE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804EEE"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6" w:type="pct"/>
          </w:tcPr>
          <w:p w14:paraId="312AD37F" w14:textId="77777777" w:rsidR="00AF2F86" w:rsidRPr="000E7AEB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3008215" w14:textId="1022689C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</w:tr>
      <w:tr w:rsidR="00AF2F86" w:rsidRPr="000E7AEB" w14:paraId="24ACC902" w14:textId="77777777" w:rsidTr="00811CFB">
        <w:tc>
          <w:tcPr>
            <w:tcW w:w="2268" w:type="pct"/>
          </w:tcPr>
          <w:p w14:paraId="65247EA8" w14:textId="2894A1C9" w:rsidR="00AF2F86" w:rsidRPr="000E7AEB" w:rsidRDefault="00AF2F86" w:rsidP="00AF2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9" w:type="pct"/>
          </w:tcPr>
          <w:p w14:paraId="441BF2EF" w14:textId="088D2E3C" w:rsidR="00AF2F86" w:rsidRPr="00516BBB" w:rsidRDefault="00804EEE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804EEE">
              <w:rPr>
                <w:rFonts w:ascii="Angsana New" w:hAnsi="Angsana New" w:cs="Angsana New"/>
                <w:noProof/>
                <w:sz w:val="30"/>
                <w:szCs w:val="30"/>
              </w:rPr>
              <w:t>245</w:t>
            </w:r>
          </w:p>
        </w:tc>
        <w:tc>
          <w:tcPr>
            <w:tcW w:w="144" w:type="pct"/>
            <w:gridSpan w:val="2"/>
          </w:tcPr>
          <w:p w14:paraId="7F4396FC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5F042B6B" w14:textId="3993B711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44" w:type="pct"/>
          </w:tcPr>
          <w:p w14:paraId="3E029B09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5028915" w14:textId="2458A85D" w:rsidR="00AF2F86" w:rsidRPr="00CB70CD" w:rsidRDefault="00804EEE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804EEE">
              <w:rPr>
                <w:rFonts w:ascii="Angsana New" w:hAnsi="Angsana New" w:cs="Angsana New"/>
                <w:noProof/>
                <w:sz w:val="30"/>
                <w:szCs w:val="30"/>
              </w:rPr>
              <w:t>230</w:t>
            </w:r>
          </w:p>
        </w:tc>
        <w:tc>
          <w:tcPr>
            <w:tcW w:w="146" w:type="pct"/>
          </w:tcPr>
          <w:p w14:paraId="4D5191D1" w14:textId="77777777" w:rsidR="00AF2F86" w:rsidRPr="000E7AEB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D53D8B0" w14:textId="7AF47ADB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032D7D" w:rsidRPr="000E7AEB" w14:paraId="2273911D" w14:textId="77777777" w:rsidTr="00811CFB">
        <w:tc>
          <w:tcPr>
            <w:tcW w:w="2268" w:type="pct"/>
          </w:tcPr>
          <w:p w14:paraId="530172C7" w14:textId="6821EB03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9D1CDF" w14:textId="1E99035A" w:rsidR="00032D7D" w:rsidRPr="00D67E21" w:rsidRDefault="00CE0271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98,514</w:t>
            </w:r>
          </w:p>
        </w:tc>
        <w:tc>
          <w:tcPr>
            <w:tcW w:w="144" w:type="pct"/>
            <w:gridSpan w:val="2"/>
          </w:tcPr>
          <w:p w14:paraId="1B699C63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DA141BB" w14:textId="679960A6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100,103</w:t>
            </w:r>
          </w:p>
        </w:tc>
        <w:tc>
          <w:tcPr>
            <w:tcW w:w="144" w:type="pct"/>
          </w:tcPr>
          <w:p w14:paraId="6E636C83" w14:textId="77777777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746C5AA" w14:textId="3019DBAB" w:rsidR="00032D7D" w:rsidRPr="00595B00" w:rsidRDefault="00064AD3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95,858</w:t>
            </w:r>
          </w:p>
        </w:tc>
        <w:tc>
          <w:tcPr>
            <w:tcW w:w="146" w:type="pct"/>
          </w:tcPr>
          <w:p w14:paraId="7119F022" w14:textId="77777777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B1E3F6B" w14:textId="06DB048B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98,126</w:t>
            </w:r>
          </w:p>
        </w:tc>
      </w:tr>
      <w:tr w:rsidR="00032D7D" w:rsidRPr="000E7AEB" w14:paraId="49CA0102" w14:textId="77777777" w:rsidTr="00811CFB">
        <w:trPr>
          <w:trHeight w:val="20"/>
        </w:trPr>
        <w:tc>
          <w:tcPr>
            <w:tcW w:w="2268" w:type="pct"/>
          </w:tcPr>
          <w:p w14:paraId="10BE2292" w14:textId="77777777" w:rsidR="00032D7D" w:rsidRPr="00811CF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40FE53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D699455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566C8D71" w14:textId="77777777" w:rsidR="00032D7D" w:rsidRPr="00BB6D0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B1EF7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75FA753" w14:textId="77777777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4BA2DA77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1A3F3BA" w14:textId="77777777" w:rsidR="00032D7D" w:rsidRPr="00BB6D0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</w:tr>
      <w:tr w:rsidR="00032D7D" w:rsidRPr="000E7AEB" w14:paraId="694A5261" w14:textId="77777777" w:rsidTr="00811CFB">
        <w:tc>
          <w:tcPr>
            <w:tcW w:w="2268" w:type="pct"/>
          </w:tcPr>
          <w:p w14:paraId="5FC12EB2" w14:textId="5B93CBBA" w:rsidR="00032D7D" w:rsidRPr="00B261D5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1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B261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B261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1295382" w14:textId="2F06189F" w:rsidR="00032D7D" w:rsidRPr="00B261D5" w:rsidRDefault="00B80FE1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B80FE1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83</w:t>
            </w:r>
            <w:r w:rsidR="001C6CC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0</w:t>
            </w:r>
            <w:r w:rsidR="00C6252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B80FE1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422</w:t>
            </w:r>
          </w:p>
        </w:tc>
        <w:tc>
          <w:tcPr>
            <w:tcW w:w="144" w:type="pct"/>
            <w:gridSpan w:val="2"/>
          </w:tcPr>
          <w:p w14:paraId="79756AD4" w14:textId="77777777" w:rsidR="00032D7D" w:rsidRPr="00B261D5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8904798" w14:textId="492D1B62" w:rsidR="00032D7D" w:rsidRPr="00B261D5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B261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908,074</w:t>
            </w:r>
          </w:p>
        </w:tc>
        <w:tc>
          <w:tcPr>
            <w:tcW w:w="144" w:type="pct"/>
          </w:tcPr>
          <w:p w14:paraId="4217605F" w14:textId="77777777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5D8E14C" w14:textId="0D210175" w:rsidR="00032D7D" w:rsidRPr="00595B00" w:rsidRDefault="00393F6A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855,93</w:t>
            </w:r>
            <w:r w:rsidR="0056069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C47F0B5" w14:textId="77777777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2EEA3043" w14:textId="7FD30DF0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906,463</w:t>
            </w:r>
          </w:p>
        </w:tc>
      </w:tr>
    </w:tbl>
    <w:p w14:paraId="63D16BB9" w14:textId="77777777" w:rsidR="002B15CB" w:rsidRDefault="002B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530B28" w:rsidRPr="000E7AEB" w14:paraId="5BA90DFE" w14:textId="77777777">
        <w:tc>
          <w:tcPr>
            <w:tcW w:w="2267" w:type="pct"/>
          </w:tcPr>
          <w:p w14:paraId="73DB4A34" w14:textId="77777777" w:rsidR="00DD0859" w:rsidRPr="000E7AEB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8" w:type="pct"/>
            <w:gridSpan w:val="3"/>
          </w:tcPr>
          <w:p w14:paraId="3EBAA620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983EF92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758A74A0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30B28" w:rsidRPr="000E7AEB" w14:paraId="3BD69689" w14:textId="77777777">
        <w:tc>
          <w:tcPr>
            <w:tcW w:w="2267" w:type="pct"/>
          </w:tcPr>
          <w:p w14:paraId="7F8AAA74" w14:textId="77777777" w:rsidR="00DD0859" w:rsidRPr="000E7AEB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 ลูกหนี้การค้าและลูกหนี้อื่น</w:t>
            </w:r>
          </w:p>
        </w:tc>
        <w:tc>
          <w:tcPr>
            <w:tcW w:w="1298" w:type="pct"/>
            <w:gridSpan w:val="3"/>
          </w:tcPr>
          <w:p w14:paraId="05BA1489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EB290EE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336EC70A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F29" w:rsidRPr="000E7AEB" w14:paraId="26D4EB55" w14:textId="77777777">
        <w:tc>
          <w:tcPr>
            <w:tcW w:w="2267" w:type="pct"/>
          </w:tcPr>
          <w:p w14:paraId="3259DFAF" w14:textId="6AF8D32E" w:rsidR="00120F29" w:rsidRPr="000E7AEB" w:rsidRDefault="00120F29" w:rsidP="00120F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7" w:type="pct"/>
          </w:tcPr>
          <w:p w14:paraId="3CE71537" w14:textId="7FCA59F7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0825B441" w14:textId="77777777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80C9DA" w14:textId="086885C0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CCC786D" w14:textId="77777777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34CB55" w14:textId="5474A50F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13695EA3" w14:textId="77777777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C605620" w14:textId="34409B1C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82A6A" w:rsidRPr="000E7AEB" w14:paraId="536C8A37" w14:textId="77777777">
        <w:tc>
          <w:tcPr>
            <w:tcW w:w="2267" w:type="pct"/>
          </w:tcPr>
          <w:p w14:paraId="5154F053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2946ED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0E7AEB" w14:paraId="76E296F5" w14:textId="77777777">
        <w:trPr>
          <w:trHeight w:val="281"/>
        </w:trPr>
        <w:tc>
          <w:tcPr>
            <w:tcW w:w="2267" w:type="pct"/>
          </w:tcPr>
          <w:p w14:paraId="4D60D41C" w14:textId="788C3E58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7" w:type="pct"/>
          </w:tcPr>
          <w:p w14:paraId="16B60BD1" w14:textId="71DE26C9" w:rsidR="00082A6A" w:rsidRPr="000E7AEB" w:rsidRDefault="00B65A44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0C8A">
              <w:rPr>
                <w:rFonts w:asciiTheme="majorBidi" w:hAnsiTheme="majorBidi" w:cstheme="majorBidi"/>
                <w:sz w:val="30"/>
                <w:szCs w:val="30"/>
              </w:rPr>
              <w:t>,054</w:t>
            </w:r>
          </w:p>
        </w:tc>
        <w:tc>
          <w:tcPr>
            <w:tcW w:w="144" w:type="pct"/>
          </w:tcPr>
          <w:p w14:paraId="60F01C0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6F2C59" w14:textId="1B17D88A" w:rsidR="00082A6A" w:rsidRPr="000E7AEB" w:rsidRDefault="00120F29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4" w:type="pct"/>
          </w:tcPr>
          <w:p w14:paraId="2205584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219797C" w14:textId="32FA77F2" w:rsidR="00082A6A" w:rsidRPr="000E7AEB" w:rsidRDefault="00524C6C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A313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6656590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A1FFE4" w14:textId="75815608" w:rsidR="00082A6A" w:rsidRPr="000E7AEB" w:rsidRDefault="00120F29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A6A" w:rsidRPr="000E7AEB" w14:paraId="6AE98922" w14:textId="77777777" w:rsidTr="0059331A">
        <w:trPr>
          <w:trHeight w:val="281"/>
        </w:trPr>
        <w:tc>
          <w:tcPr>
            <w:tcW w:w="2267" w:type="pct"/>
          </w:tcPr>
          <w:p w14:paraId="03A03D74" w14:textId="3740BF03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7" w:type="pct"/>
          </w:tcPr>
          <w:p w14:paraId="35623CE5" w14:textId="039EC4D7" w:rsidR="00082A6A" w:rsidRPr="000E7AEB" w:rsidRDefault="00DE62C1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44" w:type="pct"/>
          </w:tcPr>
          <w:p w14:paraId="14C6E80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C0D972" w14:textId="06F1D869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62B00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07A635" w14:textId="45B8FECE" w:rsidR="00082A6A" w:rsidRPr="000E7AEB" w:rsidRDefault="00DE62C1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46" w:type="pct"/>
          </w:tcPr>
          <w:p w14:paraId="1B7FF26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6844220" w14:textId="15AA5278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C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20F2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15C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14D9F60" w14:textId="77777777" w:rsidR="0048310C" w:rsidRDefault="0048310C" w:rsidP="002B15CB">
      <w:pPr>
        <w:pStyle w:val="BodyText2"/>
        <w:ind w:left="0" w:right="2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123BB3FA" w14:textId="456B2FAE" w:rsidR="00082A6A" w:rsidRDefault="00082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7EB3DB6" w14:textId="2D996A9C" w:rsidR="007F77C9" w:rsidRPr="000E7AEB" w:rsidRDefault="007F77C9" w:rsidP="002E3E6E">
      <w:pPr>
        <w:rPr>
          <w:rFonts w:asciiTheme="majorBidi" w:hAnsiTheme="majorBidi" w:cstheme="majorBidi"/>
          <w:b/>
          <w:sz w:val="30"/>
          <w:szCs w:val="30"/>
          <w:cs/>
        </w:rPr>
        <w:sectPr w:rsidR="007F77C9" w:rsidRPr="000E7AEB" w:rsidSect="004D35D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0"/>
          <w:cols w:space="720"/>
          <w:docGrid w:linePitch="245"/>
        </w:sectPr>
      </w:pPr>
    </w:p>
    <w:p w14:paraId="00FB918A" w14:textId="76DC2C29" w:rsidR="00B66D67" w:rsidRPr="000E7AEB" w:rsidRDefault="00E70433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="Angsana New" w:hAnsi="Angsana New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ที่ดิน อาคารและอุปกรณ์</w:t>
      </w:r>
      <w:r w:rsidR="00004A8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F7637"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11930BEB" w14:textId="77777777" w:rsidR="00DF3179" w:rsidRPr="000E7AEB" w:rsidRDefault="00B66D67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  <w:r w:rsidRPr="000E7AEB">
        <w:rPr>
          <w:rFonts w:ascii="Angsana New" w:hAnsi="Angsana New" w:cs="Angsana New" w:hint="cs"/>
          <w:sz w:val="30"/>
          <w:szCs w:val="30"/>
          <w:cs/>
        </w:rPr>
        <w:tab/>
      </w:r>
    </w:p>
    <w:p w14:paraId="05607A68" w14:textId="74CDADD7" w:rsidR="00B66D67" w:rsidRPr="000E7AEB" w:rsidRDefault="00B66D67" w:rsidP="00DF317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D07D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A501A3D" w14:textId="77777777" w:rsidR="00DF3179" w:rsidRPr="000E7AEB" w:rsidRDefault="00DF3179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87D8DC7" w14:textId="02149DE7" w:rsidR="0008030F" w:rsidRDefault="005D13F4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E7AEB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อาคารและอุปกรณ์ระหว่าง</w:t>
      </w:r>
      <w:r w:rsidR="00067376" w:rsidRPr="000E7AEB">
        <w:rPr>
          <w:rFonts w:ascii="Angsana New" w:hAnsi="Angsana New"/>
          <w:b/>
          <w:sz w:val="30"/>
          <w:szCs w:val="30"/>
          <w:cs/>
        </w:rPr>
        <w:t>งวด</w:t>
      </w:r>
      <w:r w:rsidR="00A91B95">
        <w:rPr>
          <w:rFonts w:ascii="Angsana New" w:hAnsi="Angsana New" w:hint="cs"/>
          <w:b/>
          <w:sz w:val="30"/>
          <w:szCs w:val="30"/>
          <w:cs/>
        </w:rPr>
        <w:t>สาม</w:t>
      </w:r>
      <w:r w:rsidR="00CA5A85" w:rsidRPr="000E7AEB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432E61">
        <w:rPr>
          <w:rFonts w:ascii="Angsana New" w:hAnsi="Angsana New"/>
          <w:bCs/>
          <w:sz w:val="30"/>
          <w:szCs w:val="30"/>
        </w:rPr>
        <w:t>3</w:t>
      </w:r>
      <w:r w:rsidR="00A91B95">
        <w:rPr>
          <w:rFonts w:ascii="Angsana New" w:hAnsi="Angsana New"/>
          <w:bCs/>
          <w:sz w:val="30"/>
          <w:szCs w:val="30"/>
        </w:rPr>
        <w:t>1</w:t>
      </w:r>
      <w:r w:rsidR="00432E61">
        <w:rPr>
          <w:rFonts w:ascii="Angsana New" w:hAnsi="Angsana New"/>
          <w:bCs/>
          <w:sz w:val="30"/>
          <w:szCs w:val="30"/>
        </w:rPr>
        <w:t xml:space="preserve"> </w:t>
      </w:r>
      <w:r w:rsidR="00A91B95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CA5A85" w:rsidRPr="000E7AE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F5A8C" w:rsidRPr="000E7AEB">
        <w:rPr>
          <w:rFonts w:ascii="Angsana New" w:hAnsi="Angsana New"/>
          <w:bCs/>
          <w:sz w:val="30"/>
          <w:szCs w:val="30"/>
        </w:rPr>
        <w:t>256</w:t>
      </w:r>
      <w:r w:rsidR="00A91B95">
        <w:rPr>
          <w:rFonts w:ascii="Angsana New" w:hAnsi="Angsana New"/>
          <w:bCs/>
          <w:sz w:val="30"/>
          <w:szCs w:val="30"/>
        </w:rPr>
        <w:t>9</w:t>
      </w:r>
      <w:r w:rsidR="0008030F" w:rsidRPr="000E7AEB">
        <w:rPr>
          <w:rFonts w:ascii="Angsana New" w:hAnsi="Angsana New" w:hint="cs"/>
          <w:b/>
          <w:sz w:val="30"/>
          <w:szCs w:val="30"/>
          <w:cs/>
        </w:rPr>
        <w:t xml:space="preserve"> มีดังนี้</w:t>
      </w:r>
    </w:p>
    <w:p w14:paraId="6A8B9D7D" w14:textId="77777777" w:rsidR="00432E61" w:rsidRPr="000E7AEB" w:rsidRDefault="00432E61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41"/>
        <w:gridCol w:w="1202"/>
        <w:gridCol w:w="241"/>
        <w:gridCol w:w="1198"/>
        <w:gridCol w:w="268"/>
        <w:gridCol w:w="1260"/>
      </w:tblGrid>
      <w:tr w:rsidR="00530B28" w:rsidRPr="000E7AEB" w14:paraId="28408CB9" w14:textId="77777777" w:rsidTr="00824CD1">
        <w:trPr>
          <w:trHeight w:val="335"/>
          <w:tblHeader/>
        </w:trPr>
        <w:tc>
          <w:tcPr>
            <w:tcW w:w="1971" w:type="pct"/>
            <w:vAlign w:val="bottom"/>
          </w:tcPr>
          <w:p w14:paraId="7A2F4468" w14:textId="77777777" w:rsidR="0008030F" w:rsidRPr="000E7AEB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4" w:type="pct"/>
            <w:gridSpan w:val="3"/>
            <w:vAlign w:val="bottom"/>
          </w:tcPr>
          <w:p w14:paraId="026031B6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5FC432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57F68B08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0E7AEB" w14:paraId="05CF2BF0" w14:textId="77777777" w:rsidTr="00824CD1">
        <w:trPr>
          <w:trHeight w:val="1109"/>
          <w:tblHeader/>
        </w:trPr>
        <w:tc>
          <w:tcPr>
            <w:tcW w:w="1971" w:type="pct"/>
            <w:vAlign w:val="bottom"/>
          </w:tcPr>
          <w:p w14:paraId="4F634E60" w14:textId="77777777" w:rsidR="0008030F" w:rsidRPr="000E7AEB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FC2A96B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9EA40F7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0ACB2E6F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FC0FE9D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19F49FE9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58A75D13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7AA7AEB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23A5B1E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</w:tcPr>
          <w:p w14:paraId="23C66E42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E80A416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782385C1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30B28" w:rsidRPr="000E7AEB" w14:paraId="2201712F" w14:textId="77777777" w:rsidTr="00824CD1">
        <w:trPr>
          <w:tblHeader/>
        </w:trPr>
        <w:tc>
          <w:tcPr>
            <w:tcW w:w="1971" w:type="pct"/>
          </w:tcPr>
          <w:p w14:paraId="77D53C2C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7"/>
          </w:tcPr>
          <w:p w14:paraId="4A7267B5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D59" w:rsidRPr="000E7AEB" w14:paraId="6D7EC55E" w14:textId="77777777" w:rsidTr="00824CD1">
        <w:trPr>
          <w:tblHeader/>
        </w:trPr>
        <w:tc>
          <w:tcPr>
            <w:tcW w:w="1971" w:type="pct"/>
          </w:tcPr>
          <w:p w14:paraId="502138EA" w14:textId="02B3E27F" w:rsidR="00546D59" w:rsidRPr="000E7AEB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3" w:type="pct"/>
          </w:tcPr>
          <w:p w14:paraId="2591549B" w14:textId="3B1700F1" w:rsidR="00546D59" w:rsidRPr="00EC376F" w:rsidRDefault="003F532A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7,610</w:t>
            </w:r>
          </w:p>
        </w:tc>
        <w:tc>
          <w:tcPr>
            <w:tcW w:w="129" w:type="pct"/>
          </w:tcPr>
          <w:p w14:paraId="536791DA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7534657" w14:textId="33A16E65" w:rsidR="00546D59" w:rsidRPr="00EC376F" w:rsidRDefault="003F532A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0BE51E4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0589350" w14:textId="403EEDAD" w:rsidR="00546D59" w:rsidRPr="00EC376F" w:rsidRDefault="00344950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7,597</w:t>
            </w:r>
          </w:p>
        </w:tc>
        <w:tc>
          <w:tcPr>
            <w:tcW w:w="143" w:type="pct"/>
          </w:tcPr>
          <w:p w14:paraId="611824B9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645C40B" w14:textId="3F16D226" w:rsidR="00546D59" w:rsidRPr="00EC376F" w:rsidRDefault="00344950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6D59" w:rsidRPr="000E7AEB" w14:paraId="49874FAE" w14:textId="77777777" w:rsidTr="00B14511">
        <w:trPr>
          <w:trHeight w:val="380"/>
          <w:tblHeader/>
        </w:trPr>
        <w:tc>
          <w:tcPr>
            <w:tcW w:w="1971" w:type="pct"/>
          </w:tcPr>
          <w:p w14:paraId="45346B13" w14:textId="357427CC" w:rsidR="00546D59" w:rsidRPr="000E7AEB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3" w:type="pct"/>
          </w:tcPr>
          <w:p w14:paraId="06FC8562" w14:textId="56A29D68" w:rsidR="00546D59" w:rsidRPr="00B14511" w:rsidRDefault="003F532A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BC025C">
              <w:rPr>
                <w:rFonts w:ascii="Angsana New" w:hAnsi="Angsana New" w:cs="Angsana New"/>
                <w:sz w:val="30"/>
                <w:szCs w:val="30"/>
              </w:rPr>
              <w:t>939</w:t>
            </w:r>
          </w:p>
        </w:tc>
        <w:tc>
          <w:tcPr>
            <w:tcW w:w="129" w:type="pct"/>
          </w:tcPr>
          <w:p w14:paraId="2095AD09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91C0119" w14:textId="5314DAC7" w:rsidR="00546D59" w:rsidRPr="00EC376F" w:rsidRDefault="003F532A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262D2DB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43FECEF" w14:textId="207FE97C" w:rsidR="00546D59" w:rsidRPr="00EC376F" w:rsidRDefault="00344950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6700A6">
              <w:rPr>
                <w:rFonts w:ascii="Angsana New" w:hAnsi="Angsana New" w:cs="Angsana New"/>
                <w:sz w:val="30"/>
                <w:szCs w:val="30"/>
              </w:rPr>
              <w:t>939</w:t>
            </w:r>
          </w:p>
        </w:tc>
        <w:tc>
          <w:tcPr>
            <w:tcW w:w="143" w:type="pct"/>
          </w:tcPr>
          <w:p w14:paraId="73714A56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C3DCA50" w14:textId="6988CBA3" w:rsidR="00546D59" w:rsidRPr="00EC376F" w:rsidRDefault="00344950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6D59" w:rsidRPr="00A91B95" w14:paraId="3A23B49C" w14:textId="77777777" w:rsidTr="00824CD1">
        <w:trPr>
          <w:tblHeader/>
        </w:trPr>
        <w:tc>
          <w:tcPr>
            <w:tcW w:w="1971" w:type="pct"/>
          </w:tcPr>
          <w:p w14:paraId="587F0CE4" w14:textId="1C42F858" w:rsidR="00546D59" w:rsidRPr="000E7AEB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673" w:type="pct"/>
          </w:tcPr>
          <w:p w14:paraId="1D1E5D73" w14:textId="64808017" w:rsidR="00546D59" w:rsidRPr="0094756D" w:rsidRDefault="003F532A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  <w:tc>
          <w:tcPr>
            <w:tcW w:w="129" w:type="pct"/>
          </w:tcPr>
          <w:p w14:paraId="30F3B75B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0CDE8D7" w14:textId="6219E613" w:rsidR="00546D59" w:rsidRPr="00EC376F" w:rsidRDefault="003F532A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66A3E39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4E1DA6F" w14:textId="30048500" w:rsidR="00546D59" w:rsidRDefault="00344950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  <w:tc>
          <w:tcPr>
            <w:tcW w:w="143" w:type="pct"/>
          </w:tcPr>
          <w:p w14:paraId="1785CA57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2B02262" w14:textId="0F999A83" w:rsidR="00546D59" w:rsidRDefault="00EE3C1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D5A2E" w:rsidRPr="000E7AEB" w14:paraId="53BC0CF6" w14:textId="77777777" w:rsidTr="00737537">
        <w:trPr>
          <w:tblHeader/>
        </w:trPr>
        <w:tc>
          <w:tcPr>
            <w:tcW w:w="1971" w:type="pct"/>
          </w:tcPr>
          <w:p w14:paraId="13D2370F" w14:textId="01673C39" w:rsidR="007D5A2E" w:rsidRPr="000E7AEB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296FA24" w14:textId="1A4CCA90" w:rsidR="007D5A2E" w:rsidRPr="00EC376F" w:rsidRDefault="00CD07DB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14,08</w:t>
            </w:r>
            <w:r w:rsidR="00997A7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7506F9B0" w14:textId="77777777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7A5C123" w14:textId="64A04C69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(6,023)</w:t>
            </w:r>
          </w:p>
        </w:tc>
        <w:tc>
          <w:tcPr>
            <w:tcW w:w="129" w:type="pct"/>
          </w:tcPr>
          <w:p w14:paraId="1CEF315C" w14:textId="77777777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F456181" w14:textId="1F1CBDE4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13,94</w:t>
            </w:r>
            <w:r w:rsidR="006D734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3BA457D" w14:textId="77777777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5C08AC04" w14:textId="4C431C22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(6,023)</w:t>
            </w:r>
          </w:p>
        </w:tc>
      </w:tr>
      <w:tr w:rsidR="007D5A2E" w:rsidRPr="000E7AEB" w14:paraId="3107313A" w14:textId="77777777" w:rsidTr="006E190A">
        <w:trPr>
          <w:trHeight w:val="199"/>
          <w:tblHeader/>
        </w:trPr>
        <w:tc>
          <w:tcPr>
            <w:tcW w:w="1971" w:type="pct"/>
          </w:tcPr>
          <w:p w14:paraId="127CB087" w14:textId="563C4246" w:rsidR="007D5A2E" w:rsidRPr="000E7AEB" w:rsidRDefault="007D5A2E" w:rsidP="007D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548CE7A9" w14:textId="1CA38464" w:rsidR="007D5A2E" w:rsidRPr="006424F0" w:rsidRDefault="00CD07DB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4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</w:t>
            </w:r>
            <w:r w:rsidR="006424F0" w:rsidRPr="006424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</w:t>
            </w:r>
            <w:r w:rsidR="00997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3CA02D37" w14:textId="77777777" w:rsidR="007D5A2E" w:rsidRPr="00EC376F" w:rsidRDefault="007D5A2E" w:rsidP="007D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7F36341" w14:textId="74A052A6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(6,023)</w:t>
            </w:r>
          </w:p>
        </w:tc>
        <w:tc>
          <w:tcPr>
            <w:tcW w:w="129" w:type="pct"/>
          </w:tcPr>
          <w:p w14:paraId="7F33B15E" w14:textId="77777777" w:rsidR="007D5A2E" w:rsidRPr="00EC376F" w:rsidRDefault="007D5A2E" w:rsidP="007D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D284D8B" w14:textId="1ABBEF86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23,73</w:t>
            </w:r>
            <w:r w:rsidR="006D73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E33CB01" w14:textId="77777777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3FFA26D" w14:textId="713335CC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(6,023)</w:t>
            </w:r>
          </w:p>
        </w:tc>
      </w:tr>
    </w:tbl>
    <w:p w14:paraId="202603FE" w14:textId="6D73E948" w:rsidR="00B652C2" w:rsidRPr="000E7AEB" w:rsidRDefault="00B652C2" w:rsidP="00FD75FA">
      <w:pPr>
        <w:tabs>
          <w:tab w:val="clear" w:pos="227"/>
          <w:tab w:val="clear" w:pos="454"/>
        </w:tabs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70C35F82" w14:textId="2D9C635C" w:rsidR="007B413C" w:rsidRPr="000E7AEB" w:rsidRDefault="007B413C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0E7AE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การค้ำประกัน</w:t>
      </w:r>
    </w:p>
    <w:p w14:paraId="1233F212" w14:textId="77777777" w:rsidR="007B413C" w:rsidRPr="000E7AEB" w:rsidRDefault="007B413C" w:rsidP="007B413C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DDA491E" w14:textId="4E7F2A96" w:rsidR="007B413C" w:rsidRPr="000E7AEB" w:rsidRDefault="007B413C" w:rsidP="00CD039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E7AE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32E61" w:rsidRPr="00530B28">
        <w:rPr>
          <w:rFonts w:ascii="Angsana New" w:hAnsi="Angsana New" w:cs="Angsana New"/>
          <w:sz w:val="30"/>
          <w:szCs w:val="30"/>
        </w:rPr>
        <w:t>3</w:t>
      </w:r>
      <w:r w:rsidR="00001864">
        <w:rPr>
          <w:rFonts w:ascii="Angsana New" w:hAnsi="Angsana New" w:cs="Angsana New"/>
          <w:sz w:val="30"/>
          <w:szCs w:val="30"/>
        </w:rPr>
        <w:t>1</w:t>
      </w:r>
      <w:r w:rsidR="00432E61" w:rsidRPr="00530B28">
        <w:rPr>
          <w:rFonts w:ascii="Angsana New" w:hAnsi="Angsana New" w:cs="Angsana New"/>
          <w:sz w:val="30"/>
          <w:szCs w:val="30"/>
        </w:rPr>
        <w:t xml:space="preserve"> </w:t>
      </w:r>
      <w:r w:rsidR="0000186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432E61" w:rsidRPr="00530B2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44612" w:rsidRPr="000E7AEB">
        <w:rPr>
          <w:rFonts w:ascii="Angsana New" w:hAnsi="Angsana New" w:cs="Angsana New" w:hint="cs"/>
          <w:sz w:val="30"/>
          <w:szCs w:val="30"/>
        </w:rPr>
        <w:t>256</w:t>
      </w:r>
      <w:r w:rsidR="00001864">
        <w:rPr>
          <w:rFonts w:ascii="Angsana New" w:hAnsi="Angsana New" w:cs="Angsana New"/>
          <w:sz w:val="30"/>
          <w:szCs w:val="30"/>
        </w:rPr>
        <w:t>9</w:t>
      </w:r>
      <w:r w:rsidRPr="000E7AEB">
        <w:rPr>
          <w:rFonts w:ascii="Angsana New" w:hAnsi="Angsana New" w:cs="Angsana New" w:hint="cs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ทรัพย์สินของกลุ่มบริษัท</w:t>
      </w:r>
      <w:r w:rsidR="005F1191" w:rsidRPr="000E7AE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9014D4" w:rsidRPr="000E7AEB">
        <w:rPr>
          <w:rFonts w:ascii="Angsana New" w:hAnsi="Angsana New" w:cs="Angsana New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มูลค่าตามบัญชีจำนวน</w:t>
      </w:r>
      <w:r w:rsidR="00BC508B" w:rsidRPr="000E7AEB">
        <w:rPr>
          <w:rFonts w:ascii="Angsana New" w:hAnsi="Angsana New" w:cs="Angsana New"/>
          <w:sz w:val="30"/>
          <w:szCs w:val="30"/>
        </w:rPr>
        <w:t xml:space="preserve"> </w:t>
      </w:r>
      <w:r w:rsidR="00232690">
        <w:rPr>
          <w:rFonts w:ascii="Angsana New" w:hAnsi="Angsana New" w:cs="Angsana New"/>
          <w:sz w:val="30"/>
          <w:szCs w:val="30"/>
        </w:rPr>
        <w:t>497</w:t>
      </w:r>
      <w:r w:rsidR="009B20BC">
        <w:rPr>
          <w:rFonts w:ascii="Angsana New" w:hAnsi="Angsana New" w:cs="Angsana New"/>
          <w:sz w:val="30"/>
          <w:szCs w:val="30"/>
        </w:rPr>
        <w:t>.6</w:t>
      </w:r>
      <w:r w:rsidR="00D33B35">
        <w:rPr>
          <w:rFonts w:ascii="Angsana New" w:hAnsi="Angsana New" w:cs="Angsana New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F1191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D0393" w:rsidRPr="000E7AEB">
        <w:rPr>
          <w:rFonts w:ascii="Angsana New" w:hAnsi="Angsana New" w:cs="Angsana New" w:hint="cs"/>
          <w:sz w:val="30"/>
          <w:szCs w:val="30"/>
          <w:cs/>
        </w:rPr>
        <w:t>และ</w:t>
      </w:r>
      <w:r w:rsidR="00CD0393" w:rsidRPr="000E7AEB">
        <w:rPr>
          <w:rFonts w:ascii="Angsana New" w:hAnsi="Angsana New" w:cs="Angsana New"/>
          <w:sz w:val="30"/>
          <w:szCs w:val="30"/>
        </w:rPr>
        <w:t xml:space="preserve"> </w:t>
      </w:r>
      <w:r w:rsidR="0041381F">
        <w:rPr>
          <w:rFonts w:ascii="Angsana New" w:hAnsi="Angsana New" w:cs="Angsana New"/>
          <w:sz w:val="30"/>
          <w:szCs w:val="30"/>
        </w:rPr>
        <w:t>451</w:t>
      </w:r>
      <w:r w:rsidR="00752FD9">
        <w:rPr>
          <w:rFonts w:ascii="Angsana New" w:hAnsi="Angsana New" w:cs="Angsana New"/>
          <w:sz w:val="30"/>
          <w:szCs w:val="30"/>
        </w:rPr>
        <w:t>.8</w:t>
      </w:r>
      <w:r w:rsidR="00CD0393" w:rsidRPr="000E7AEB">
        <w:rPr>
          <w:rFonts w:ascii="Angsana New" w:hAnsi="Angsana New" w:cs="Angsana New"/>
          <w:sz w:val="30"/>
          <w:szCs w:val="30"/>
        </w:rPr>
        <w:t xml:space="preserve"> </w:t>
      </w:r>
      <w:r w:rsidR="00CD0393" w:rsidRPr="000E7AE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D0393" w:rsidRPr="000E7AEB">
        <w:rPr>
          <w:rFonts w:ascii="Angsana New" w:hAnsi="Angsana New" w:cs="Angsana New"/>
          <w:sz w:val="30"/>
          <w:szCs w:val="30"/>
        </w:rPr>
        <w:t xml:space="preserve"> </w:t>
      </w:r>
      <w:r w:rsidR="00CD0393" w:rsidRPr="000E7AEB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5F1191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944612" w:rsidRPr="000E7AEB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="004A3F73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A3F73" w:rsidRPr="000E7AEB">
        <w:rPr>
          <w:rFonts w:ascii="Angsana New" w:hAnsi="Angsana New" w:cs="Angsana New"/>
          <w:i/>
          <w:iCs/>
          <w:sz w:val="30"/>
          <w:szCs w:val="30"/>
        </w:rPr>
        <w:t>256</w:t>
      </w:r>
      <w:r w:rsidR="000B2D54">
        <w:rPr>
          <w:rFonts w:ascii="Angsana New" w:hAnsi="Angsana New" w:cs="Angsana New"/>
          <w:i/>
          <w:iCs/>
          <w:sz w:val="30"/>
          <w:szCs w:val="30"/>
        </w:rPr>
        <w:t>8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:</w:t>
      </w:r>
      <w:r w:rsidRPr="000E7AE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001864">
        <w:rPr>
          <w:rFonts w:ascii="Angsana New" w:hAnsi="Angsana New" w:cs="Angsana New"/>
          <w:i/>
          <w:iCs/>
          <w:sz w:val="30"/>
          <w:szCs w:val="30"/>
        </w:rPr>
        <w:t>500.9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001864">
        <w:rPr>
          <w:rFonts w:ascii="Angsana New" w:hAnsi="Angsana New" w:cs="Angsana New"/>
          <w:i/>
          <w:iCs/>
          <w:sz w:val="30"/>
          <w:szCs w:val="30"/>
        </w:rPr>
        <w:t>455.3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0E7AEB">
        <w:rPr>
          <w:rFonts w:ascii="Angsana New" w:hAnsi="Angsana New" w:cs="Angsana New" w:hint="cs"/>
          <w:sz w:val="30"/>
          <w:szCs w:val="30"/>
          <w:cs/>
        </w:rPr>
        <w:t>ใช้เพื่อเป็นหลักประกันวงเงินกู้ยืมระยะสั้นจากสถาบันการเงิน</w:t>
      </w:r>
    </w:p>
    <w:p w14:paraId="486B48B0" w14:textId="0ADEBD7E" w:rsidR="00082A6A" w:rsidRDefault="00082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06EF1517" w14:textId="54E74C69" w:rsidR="007619AD" w:rsidRPr="000E7AEB" w:rsidRDefault="007619AD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86C5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6EC4F4C9" w14:textId="77777777" w:rsidR="00037C22" w:rsidRPr="000E7AEB" w:rsidRDefault="00037C2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09D77E9B" w14:textId="2575DD83" w:rsidR="00857517" w:rsidRPr="000E7AEB" w:rsidRDefault="00857517" w:rsidP="00F51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E7AEB">
        <w:rPr>
          <w:rFonts w:ascii="Angsana New" w:hAnsi="Angsana New" w:cs="Angsana New" w:hint="cs"/>
          <w:spacing w:val="-2"/>
          <w:sz w:val="30"/>
          <w:szCs w:val="30"/>
          <w:cs/>
        </w:rPr>
        <w:t>รายการเคลื่อนไหวของสินทรัพย์สิทธิการใช้ระหว่าง</w:t>
      </w:r>
      <w:r w:rsidR="00067376" w:rsidRPr="000E7AEB">
        <w:rPr>
          <w:rFonts w:ascii="Angsana New" w:hAnsi="Angsana New" w:cs="Angsana New" w:hint="cs"/>
          <w:spacing w:val="-2"/>
          <w:sz w:val="30"/>
          <w:szCs w:val="30"/>
          <w:cs/>
        </w:rPr>
        <w:t>งวด</w:t>
      </w:r>
      <w:r w:rsidR="00297C0F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="005076F8" w:rsidRPr="00530B2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5076F8" w:rsidRPr="00530B28">
        <w:rPr>
          <w:rFonts w:ascii="Angsana New" w:hAnsi="Angsana New" w:cs="Angsana New"/>
          <w:spacing w:val="-2"/>
          <w:sz w:val="30"/>
          <w:szCs w:val="30"/>
        </w:rPr>
        <w:t>3</w:t>
      </w:r>
      <w:r w:rsidR="00297C0F">
        <w:rPr>
          <w:rFonts w:ascii="Angsana New" w:hAnsi="Angsana New" w:cs="Angsana New"/>
          <w:spacing w:val="-2"/>
          <w:sz w:val="30"/>
          <w:szCs w:val="30"/>
        </w:rPr>
        <w:t>1</w:t>
      </w:r>
      <w:r w:rsidR="005076F8" w:rsidRPr="00530B2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97C0F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="00CA5A85" w:rsidRPr="000E7A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5A8C" w:rsidRPr="000E7AEB">
        <w:rPr>
          <w:rFonts w:ascii="Angsana New" w:hAnsi="Angsana New" w:cs="Angsana New"/>
          <w:spacing w:val="-2"/>
          <w:sz w:val="30"/>
          <w:szCs w:val="30"/>
        </w:rPr>
        <w:t>256</w:t>
      </w:r>
      <w:r w:rsidR="00297C0F">
        <w:rPr>
          <w:rFonts w:ascii="Angsana New" w:hAnsi="Angsana New" w:cs="Angsana New"/>
          <w:spacing w:val="-2"/>
          <w:sz w:val="30"/>
          <w:szCs w:val="30"/>
        </w:rPr>
        <w:t>9</w:t>
      </w:r>
      <w:r w:rsidRPr="000E7A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มีดังนี้</w:t>
      </w:r>
    </w:p>
    <w:p w14:paraId="2B20BC8D" w14:textId="77777777" w:rsidR="00857517" w:rsidRPr="000E7AEB" w:rsidRDefault="00857517" w:rsidP="00857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270"/>
        <w:gridCol w:w="1170"/>
        <w:gridCol w:w="236"/>
        <w:gridCol w:w="1240"/>
        <w:gridCol w:w="242"/>
        <w:gridCol w:w="1153"/>
        <w:gridCol w:w="345"/>
        <w:gridCol w:w="1142"/>
      </w:tblGrid>
      <w:tr w:rsidR="00530B28" w:rsidRPr="000E7AEB" w14:paraId="56D16E40" w14:textId="77777777">
        <w:tc>
          <w:tcPr>
            <w:tcW w:w="2610" w:type="dxa"/>
          </w:tcPr>
          <w:p w14:paraId="21EE4890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D627FE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0B28" w:rsidRPr="000E7AEB" w14:paraId="5BA5B2D2" w14:textId="77777777" w:rsidTr="780ECCE9">
        <w:tc>
          <w:tcPr>
            <w:tcW w:w="2610" w:type="dxa"/>
          </w:tcPr>
          <w:p w14:paraId="3B7F62F8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49624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0B8F2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3FBE5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3742F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ACE971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708480FE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2655948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3C2FA31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A9044A2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0E7AEB" w14:paraId="0291393C" w14:textId="77777777" w:rsidTr="780ECCE9">
        <w:tc>
          <w:tcPr>
            <w:tcW w:w="2610" w:type="dxa"/>
          </w:tcPr>
          <w:p w14:paraId="7ECA166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B4245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5BA0F7B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F0C748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191A210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A72A7FF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3BA3A4EC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FFACFEC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24075093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7AAE7F3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30B28" w:rsidRPr="000E7AEB" w14:paraId="4ACAF990" w14:textId="77777777">
        <w:tc>
          <w:tcPr>
            <w:tcW w:w="2610" w:type="dxa"/>
          </w:tcPr>
          <w:p w14:paraId="184D721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6E1F88AB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2952" w:right="-180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5514D" w:rsidRPr="000E7AEB" w14:paraId="29AC4BF0" w14:textId="77777777" w:rsidTr="00967B90">
        <w:tc>
          <w:tcPr>
            <w:tcW w:w="2610" w:type="dxa"/>
          </w:tcPr>
          <w:p w14:paraId="67D4E373" w14:textId="2A5AC52D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97C0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</w:tcPr>
          <w:p w14:paraId="6D26A052" w14:textId="07A4D9F3" w:rsidR="0035514D" w:rsidRPr="000E7AEB" w:rsidRDefault="002220F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15921">
              <w:rPr>
                <w:rFonts w:ascii="Angsana New" w:hAnsi="Angsana New" w:cs="Angsana New"/>
                <w:sz w:val="30"/>
                <w:szCs w:val="30"/>
              </w:rPr>
              <w:t>27,230</w:t>
            </w:r>
          </w:p>
        </w:tc>
        <w:tc>
          <w:tcPr>
            <w:tcW w:w="270" w:type="dxa"/>
          </w:tcPr>
          <w:p w14:paraId="7DE1590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22643F" w14:textId="245E1CAD" w:rsidR="0035514D" w:rsidRPr="000E7AEB" w:rsidRDefault="002220F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64BD1">
              <w:rPr>
                <w:rFonts w:asciiTheme="majorBidi" w:hAnsiTheme="majorBidi" w:cstheme="majorBidi"/>
                <w:sz w:val="30"/>
                <w:szCs w:val="30"/>
              </w:rPr>
              <w:t>3,269</w:t>
            </w:r>
          </w:p>
        </w:tc>
        <w:tc>
          <w:tcPr>
            <w:tcW w:w="236" w:type="dxa"/>
          </w:tcPr>
          <w:p w14:paraId="476CAFF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FA73980" w14:textId="7C0081CB" w:rsidR="0035514D" w:rsidRPr="000E7AEB" w:rsidRDefault="002220F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BD1">
              <w:rPr>
                <w:rFonts w:ascii="Angsana New" w:hAnsi="Angsana New" w:cs="Angsana New"/>
                <w:sz w:val="30"/>
                <w:szCs w:val="30"/>
              </w:rPr>
              <w:t>3,629</w:t>
            </w:r>
          </w:p>
        </w:tc>
        <w:tc>
          <w:tcPr>
            <w:tcW w:w="242" w:type="dxa"/>
          </w:tcPr>
          <w:p w14:paraId="3D55A1C4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192BB3DF" w14:textId="0423B666" w:rsidR="0035514D" w:rsidRPr="000E7AEB" w:rsidRDefault="002220F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64BD1">
              <w:rPr>
                <w:rFonts w:ascii="Angsana New" w:hAnsi="Angsana New" w:cs="Angsana New"/>
                <w:sz w:val="30"/>
                <w:szCs w:val="30"/>
              </w:rPr>
              <w:t>6,059</w:t>
            </w:r>
          </w:p>
        </w:tc>
        <w:tc>
          <w:tcPr>
            <w:tcW w:w="345" w:type="dxa"/>
          </w:tcPr>
          <w:p w14:paraId="3CA0396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9C79BAE" w14:textId="69406801" w:rsidR="0035514D" w:rsidRPr="000E7AEB" w:rsidRDefault="002220F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40,187</w:t>
            </w:r>
          </w:p>
        </w:tc>
      </w:tr>
      <w:tr w:rsidR="0035514D" w:rsidRPr="000E7AEB" w14:paraId="6E4C50FE" w14:textId="77777777" w:rsidTr="780ECCE9">
        <w:tc>
          <w:tcPr>
            <w:tcW w:w="2610" w:type="dxa"/>
          </w:tcPr>
          <w:p w14:paraId="085C8817" w14:textId="34861E3C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DD81EA" w14:textId="7E886406" w:rsidR="0035514D" w:rsidRPr="000E7AEB" w:rsidRDefault="008365B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5B9">
              <w:rPr>
                <w:rFonts w:asciiTheme="majorBidi" w:hAnsiTheme="majorBidi" w:cstheme="majorBidi"/>
                <w:sz w:val="30"/>
                <w:szCs w:val="30"/>
              </w:rPr>
              <w:t>(351)</w:t>
            </w:r>
          </w:p>
        </w:tc>
        <w:tc>
          <w:tcPr>
            <w:tcW w:w="270" w:type="dxa"/>
          </w:tcPr>
          <w:p w14:paraId="2CCDEA9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E657E" w14:textId="55100806" w:rsidR="0035514D" w:rsidRPr="000E7AEB" w:rsidRDefault="008365B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365B9">
              <w:rPr>
                <w:rFonts w:asciiTheme="majorBidi" w:hAnsiTheme="majorBidi" w:cstheme="majorBidi"/>
                <w:sz w:val="30"/>
                <w:szCs w:val="30"/>
              </w:rPr>
              <w:t>(560)</w:t>
            </w:r>
          </w:p>
        </w:tc>
        <w:tc>
          <w:tcPr>
            <w:tcW w:w="236" w:type="dxa"/>
          </w:tcPr>
          <w:p w14:paraId="2778988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88008FF" w14:textId="25768805" w:rsidR="0035514D" w:rsidRPr="000E7AEB" w:rsidRDefault="00602CB5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02CB5">
              <w:rPr>
                <w:rFonts w:asciiTheme="majorBidi" w:hAnsiTheme="majorBidi" w:cstheme="majorBidi"/>
                <w:sz w:val="30"/>
                <w:szCs w:val="30"/>
              </w:rPr>
              <w:t>(838)</w:t>
            </w:r>
          </w:p>
        </w:tc>
        <w:tc>
          <w:tcPr>
            <w:tcW w:w="242" w:type="dxa"/>
          </w:tcPr>
          <w:p w14:paraId="42E600F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CBF0362" w14:textId="0BBD6616" w:rsidR="0035514D" w:rsidRPr="000E7AEB" w:rsidRDefault="00602CB5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02CB5">
              <w:rPr>
                <w:rFonts w:asciiTheme="majorBidi" w:hAnsiTheme="majorBidi" w:cstheme="majorBidi"/>
                <w:sz w:val="30"/>
                <w:szCs w:val="30"/>
              </w:rPr>
              <w:t>(531)</w:t>
            </w:r>
          </w:p>
        </w:tc>
        <w:tc>
          <w:tcPr>
            <w:tcW w:w="345" w:type="dxa"/>
          </w:tcPr>
          <w:p w14:paraId="16F17450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807CCE5" w14:textId="4C3F828A" w:rsidR="0035514D" w:rsidRPr="000E7AEB" w:rsidRDefault="00296DEF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296DEF">
              <w:rPr>
                <w:rFonts w:asciiTheme="majorBidi" w:hAnsiTheme="majorBidi" w:cstheme="majorBidi"/>
                <w:sz w:val="30"/>
                <w:szCs w:val="30"/>
              </w:rPr>
              <w:t>(2,280)</w:t>
            </w:r>
          </w:p>
        </w:tc>
      </w:tr>
      <w:tr w:rsidR="0035514D" w:rsidRPr="000E7AEB" w14:paraId="2E7CB61B" w14:textId="77777777" w:rsidTr="780ECCE9">
        <w:trPr>
          <w:trHeight w:val="80"/>
        </w:trPr>
        <w:tc>
          <w:tcPr>
            <w:tcW w:w="2610" w:type="dxa"/>
          </w:tcPr>
          <w:p w14:paraId="00CC1E62" w14:textId="52AA4379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076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97C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076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7C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97C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B63DB0" w14:textId="0C27C964" w:rsidR="0035514D" w:rsidRPr="000E7AEB" w:rsidRDefault="00296DEF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26,879</w:t>
            </w:r>
          </w:p>
        </w:tc>
        <w:tc>
          <w:tcPr>
            <w:tcW w:w="270" w:type="dxa"/>
          </w:tcPr>
          <w:p w14:paraId="37696999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4DDB2" w14:textId="30952CB9" w:rsidR="0035514D" w:rsidRPr="000E7AEB" w:rsidRDefault="00B4468B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6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2,709</w:t>
            </w:r>
          </w:p>
        </w:tc>
        <w:tc>
          <w:tcPr>
            <w:tcW w:w="236" w:type="dxa"/>
          </w:tcPr>
          <w:p w14:paraId="6FB9E6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49C71217" w14:textId="557D894D" w:rsidR="0035514D" w:rsidRPr="000E7AEB" w:rsidRDefault="00B4468B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6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2,791</w:t>
            </w:r>
          </w:p>
        </w:tc>
        <w:tc>
          <w:tcPr>
            <w:tcW w:w="242" w:type="dxa"/>
          </w:tcPr>
          <w:p w14:paraId="750DDEE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302C7ED6" w14:textId="62E4C506" w:rsidR="0035514D" w:rsidRPr="000E7AEB" w:rsidRDefault="00B4468B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6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5,528</w:t>
            </w:r>
          </w:p>
        </w:tc>
        <w:tc>
          <w:tcPr>
            <w:tcW w:w="345" w:type="dxa"/>
          </w:tcPr>
          <w:p w14:paraId="360A9F99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09991D7" w14:textId="05741F7A" w:rsidR="0035514D" w:rsidRPr="000E7AEB" w:rsidRDefault="0068501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5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37,907</w:t>
            </w:r>
          </w:p>
        </w:tc>
      </w:tr>
      <w:tr w:rsidR="0035514D" w:rsidRPr="000E7AEB" w14:paraId="68130E66" w14:textId="77777777">
        <w:tc>
          <w:tcPr>
            <w:tcW w:w="2610" w:type="dxa"/>
          </w:tcPr>
          <w:p w14:paraId="0162EAD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AD853C8" w14:textId="3D54A980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14D" w:rsidRPr="000E7AEB" w14:paraId="5968961A" w14:textId="77777777">
        <w:tc>
          <w:tcPr>
            <w:tcW w:w="2610" w:type="dxa"/>
          </w:tcPr>
          <w:p w14:paraId="074EA15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6E915B4D" w14:textId="32A88BFB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14D" w:rsidRPr="000E7AEB" w14:paraId="7AA2B0E7" w14:textId="77777777" w:rsidTr="780ECCE9">
        <w:tc>
          <w:tcPr>
            <w:tcW w:w="2610" w:type="dxa"/>
          </w:tcPr>
          <w:p w14:paraId="3E1C563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3684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504E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ABF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0BD5E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C1AFD6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3279230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C40A01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64BBF6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2FA628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14D" w:rsidRPr="000E7AEB" w14:paraId="23AF49F3" w14:textId="77777777" w:rsidTr="780ECCE9">
        <w:tc>
          <w:tcPr>
            <w:tcW w:w="2610" w:type="dxa"/>
          </w:tcPr>
          <w:p w14:paraId="4E69824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7E17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9508B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FF240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441732E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908D7D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734DC3C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95C6D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39D826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457B45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5514D" w:rsidRPr="000E7AEB" w14:paraId="5DCC8C5F" w14:textId="77777777">
        <w:tc>
          <w:tcPr>
            <w:tcW w:w="2610" w:type="dxa"/>
          </w:tcPr>
          <w:p w14:paraId="16B4B3E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2D66DA2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80" w:lineRule="atLeast"/>
              <w:ind w:left="2952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514D" w:rsidRPr="000E7AEB" w14:paraId="59F2CDD9" w14:textId="77777777" w:rsidTr="00967B90">
        <w:tc>
          <w:tcPr>
            <w:tcW w:w="2610" w:type="dxa"/>
          </w:tcPr>
          <w:p w14:paraId="0B31EFCF" w14:textId="72A8DE1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97C0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</w:tcPr>
          <w:p w14:paraId="15C97CC4" w14:textId="6480582E" w:rsidR="0035514D" w:rsidRPr="000E7AEB" w:rsidRDefault="006D391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F7A31">
              <w:rPr>
                <w:rFonts w:asciiTheme="majorBidi" w:hAnsiTheme="majorBidi" w:cstheme="majorBidi"/>
                <w:sz w:val="30"/>
                <w:szCs w:val="30"/>
              </w:rPr>
              <w:t>27,230</w:t>
            </w:r>
          </w:p>
        </w:tc>
        <w:tc>
          <w:tcPr>
            <w:tcW w:w="270" w:type="dxa"/>
          </w:tcPr>
          <w:p w14:paraId="6DC4374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8A077" w14:textId="079963CA" w:rsidR="0035514D" w:rsidRPr="000E7AEB" w:rsidRDefault="006D391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F7A31">
              <w:rPr>
                <w:rFonts w:asciiTheme="majorBidi" w:hAnsiTheme="majorBidi" w:cstheme="majorBidi"/>
                <w:sz w:val="30"/>
                <w:szCs w:val="30"/>
              </w:rPr>
              <w:t>4,46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380C5C7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E30473F" w14:textId="1FCF9963" w:rsidR="0035514D" w:rsidRPr="000E7AEB" w:rsidRDefault="006D391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9F7A31">
              <w:rPr>
                <w:rFonts w:asciiTheme="majorBidi" w:hAnsiTheme="majorBidi" w:cstheme="majorBidi"/>
                <w:sz w:val="30"/>
                <w:szCs w:val="30"/>
              </w:rPr>
              <w:t>6,164</w:t>
            </w:r>
          </w:p>
        </w:tc>
        <w:tc>
          <w:tcPr>
            <w:tcW w:w="242" w:type="dxa"/>
          </w:tcPr>
          <w:p w14:paraId="7D2A2190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4567DCF" w14:textId="6DEAFA84" w:rsidR="0035514D" w:rsidRPr="000E7AEB" w:rsidRDefault="006D3917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F7A31">
              <w:rPr>
                <w:rFonts w:asciiTheme="majorBidi" w:hAnsiTheme="majorBidi" w:cstheme="majorBidi"/>
                <w:sz w:val="30"/>
                <w:szCs w:val="30"/>
              </w:rPr>
              <w:t>3,45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45" w:type="dxa"/>
          </w:tcPr>
          <w:p w14:paraId="152548A4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2607845" w14:textId="2CBF4D00" w:rsidR="0035514D" w:rsidRPr="000E7AEB" w:rsidRDefault="006D391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41,309</w:t>
            </w:r>
          </w:p>
        </w:tc>
      </w:tr>
      <w:tr w:rsidR="0035514D" w:rsidRPr="000E7AEB" w14:paraId="3E05FC81" w14:textId="77777777" w:rsidTr="780ECCE9">
        <w:trPr>
          <w:trHeight w:val="64"/>
        </w:trPr>
        <w:tc>
          <w:tcPr>
            <w:tcW w:w="2610" w:type="dxa"/>
          </w:tcPr>
          <w:p w14:paraId="68413E1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29F8A3EC" w14:textId="4FDB6893" w:rsidR="0035514D" w:rsidRPr="000E7AEB" w:rsidRDefault="00975F8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54FD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54419" w14:textId="2F479FBA" w:rsidR="0035514D" w:rsidRPr="000E7AEB" w:rsidRDefault="00975F8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A4C17">
              <w:rPr>
                <w:rFonts w:asciiTheme="majorBidi" w:hAnsiTheme="majorBidi" w:cstheme="majorBidi"/>
                <w:sz w:val="30"/>
                <w:szCs w:val="30"/>
              </w:rPr>
              <w:t>(1,192)</w:t>
            </w:r>
          </w:p>
        </w:tc>
        <w:tc>
          <w:tcPr>
            <w:tcW w:w="236" w:type="dxa"/>
          </w:tcPr>
          <w:p w14:paraId="6AD24E1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10BC957" w14:textId="42C966D6" w:rsidR="0035514D" w:rsidRPr="000E7AEB" w:rsidRDefault="00975F80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A4C17">
              <w:rPr>
                <w:rFonts w:asciiTheme="majorBidi" w:hAnsiTheme="majorBidi" w:cstheme="majorBidi"/>
                <w:sz w:val="30"/>
                <w:szCs w:val="30"/>
              </w:rPr>
              <w:t>(2,53</w:t>
            </w:r>
            <w:r w:rsidR="00EA130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4C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C37CC9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3AFDF31" w14:textId="235EAC71" w:rsidR="0035514D" w:rsidRPr="000E7AEB" w:rsidRDefault="00975F80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6D12590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3EF4A65" w14:textId="1D63374F" w:rsidR="0035514D" w:rsidRPr="000E7AEB" w:rsidRDefault="00975F8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919B8">
              <w:rPr>
                <w:rFonts w:asciiTheme="majorBidi" w:hAnsiTheme="majorBidi" w:cstheme="majorBidi"/>
                <w:sz w:val="30"/>
                <w:szCs w:val="30"/>
              </w:rPr>
              <w:t>(3,72</w:t>
            </w:r>
            <w:r w:rsidR="00EA130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919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514D" w:rsidRPr="000E7AEB" w14:paraId="06883934" w14:textId="77777777">
        <w:tc>
          <w:tcPr>
            <w:tcW w:w="2610" w:type="dxa"/>
          </w:tcPr>
          <w:p w14:paraId="06B4A56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3B01CA" w14:textId="5BE29474" w:rsidR="0035514D" w:rsidRPr="000E7AEB" w:rsidRDefault="00975F8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919B8">
              <w:rPr>
                <w:rFonts w:asciiTheme="majorBidi" w:hAnsiTheme="majorBidi" w:cstheme="majorBidi"/>
                <w:sz w:val="30"/>
                <w:szCs w:val="30"/>
              </w:rPr>
              <w:t>(351)</w:t>
            </w:r>
          </w:p>
        </w:tc>
        <w:tc>
          <w:tcPr>
            <w:tcW w:w="270" w:type="dxa"/>
          </w:tcPr>
          <w:p w14:paraId="01C08F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448787" w14:textId="1E65FA4A" w:rsidR="0035514D" w:rsidRPr="000E7AEB" w:rsidRDefault="00975F8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2266C">
              <w:rPr>
                <w:rFonts w:asciiTheme="majorBidi" w:hAnsiTheme="majorBidi" w:cstheme="majorBidi"/>
                <w:sz w:val="30"/>
                <w:szCs w:val="30"/>
              </w:rPr>
              <w:t>(560)</w:t>
            </w:r>
          </w:p>
        </w:tc>
        <w:tc>
          <w:tcPr>
            <w:tcW w:w="236" w:type="dxa"/>
          </w:tcPr>
          <w:p w14:paraId="07103A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4AEDB39" w14:textId="493FB2B0" w:rsidR="0035514D" w:rsidRPr="000E7AEB" w:rsidRDefault="00975F80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B2266C">
              <w:rPr>
                <w:rFonts w:asciiTheme="majorBidi" w:hAnsiTheme="majorBidi" w:cstheme="majorBidi"/>
                <w:sz w:val="30"/>
                <w:szCs w:val="30"/>
              </w:rPr>
              <w:t>(838)</w:t>
            </w:r>
          </w:p>
        </w:tc>
        <w:tc>
          <w:tcPr>
            <w:tcW w:w="242" w:type="dxa"/>
          </w:tcPr>
          <w:p w14:paraId="131CD0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36E3071" w14:textId="2BB6E08E" w:rsidR="0035514D" w:rsidRPr="000E7AEB" w:rsidRDefault="00975F80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32976">
              <w:rPr>
                <w:rFonts w:asciiTheme="majorBidi" w:hAnsiTheme="majorBidi" w:cstheme="majorBidi"/>
                <w:sz w:val="30"/>
                <w:szCs w:val="30"/>
              </w:rPr>
              <w:t>(298)</w:t>
            </w:r>
          </w:p>
        </w:tc>
        <w:tc>
          <w:tcPr>
            <w:tcW w:w="345" w:type="dxa"/>
          </w:tcPr>
          <w:p w14:paraId="45454F4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EFFCDD6" w14:textId="21D18087" w:rsidR="0035514D" w:rsidRPr="000E7AEB" w:rsidRDefault="00975F8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32976">
              <w:rPr>
                <w:rFonts w:asciiTheme="majorBidi" w:hAnsiTheme="majorBidi" w:cstheme="majorBidi"/>
                <w:sz w:val="30"/>
                <w:szCs w:val="30"/>
              </w:rPr>
              <w:t>(2,047)</w:t>
            </w:r>
          </w:p>
        </w:tc>
      </w:tr>
      <w:tr w:rsidR="00082A6A" w:rsidRPr="000E7AEB" w14:paraId="4ED97130" w14:textId="77777777" w:rsidTr="780ECCE9">
        <w:trPr>
          <w:trHeight w:val="80"/>
        </w:trPr>
        <w:tc>
          <w:tcPr>
            <w:tcW w:w="2610" w:type="dxa"/>
          </w:tcPr>
          <w:p w14:paraId="330724AE" w14:textId="48668B98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7C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297C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297C0F"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297C0F"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97C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7082B" w14:textId="7D3C85D1" w:rsidR="00082A6A" w:rsidRPr="000E7AEB" w:rsidRDefault="00975F80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9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26,879</w:t>
            </w:r>
          </w:p>
        </w:tc>
        <w:tc>
          <w:tcPr>
            <w:tcW w:w="270" w:type="dxa"/>
          </w:tcPr>
          <w:p w14:paraId="72A1351B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7F44B2" w14:textId="72E99031" w:rsidR="00082A6A" w:rsidRPr="000E7AEB" w:rsidRDefault="00EF56A8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207EEB" w:rsidRPr="00207E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36" w:type="dxa"/>
          </w:tcPr>
          <w:p w14:paraId="067B2C1F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3E58515E" w14:textId="3CA87CBA" w:rsidR="00082A6A" w:rsidRPr="000E7AEB" w:rsidRDefault="00EF56A8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033568" w:rsidRPr="00033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7C6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5D364E26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7610131" w14:textId="7E163F47" w:rsidR="00082A6A" w:rsidRPr="000E7AEB" w:rsidRDefault="00033568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3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3,154</w:t>
            </w:r>
          </w:p>
        </w:tc>
        <w:tc>
          <w:tcPr>
            <w:tcW w:w="345" w:type="dxa"/>
          </w:tcPr>
          <w:p w14:paraId="2F77722B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463AC66" w14:textId="76AF7657" w:rsidR="00082A6A" w:rsidRPr="000E7AEB" w:rsidRDefault="00EB4D31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D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35,53</w:t>
            </w:r>
            <w:r w:rsidR="000505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F2155FB" w14:textId="46ACDDC5" w:rsidR="003E5298" w:rsidRDefault="003E5298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0C49752" w14:textId="77777777" w:rsidR="003E5298" w:rsidRDefault="003E5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4BBC0410" w14:textId="05D99EFB" w:rsidR="00452E0A" w:rsidRPr="000E7AEB" w:rsidRDefault="00452E0A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4DB4B58" w14:textId="3F7AD7F8" w:rsidR="007925B0" w:rsidRPr="000E7AEB" w:rsidRDefault="007925B0" w:rsidP="00501DFC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29A2C" w14:textId="78BC8887" w:rsidR="005A6247" w:rsidRDefault="00D15AFB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0E7AEB">
        <w:rPr>
          <w:rFonts w:asciiTheme="majorBidi" w:hAnsiTheme="majorBidi" w:hint="cs"/>
          <w:spacing w:val="-6"/>
          <w:sz w:val="30"/>
          <w:szCs w:val="30"/>
          <w:cs/>
        </w:rPr>
        <w:t>การดำเนินงานหลักของกลุ่มบริษัทมาจากธุรกิจหลักประเภทผลิตและจำหน่ายเหล็กแปรรูป และบริการ</w:t>
      </w:r>
      <w:r w:rsidR="00790964" w:rsidRPr="000E7AEB">
        <w:rPr>
          <w:rFonts w:asciiTheme="majorBidi" w:hAnsiTheme="majorBidi" w:hint="cs"/>
          <w:spacing w:val="-6"/>
          <w:sz w:val="30"/>
          <w:szCs w:val="30"/>
          <w:cs/>
        </w:rPr>
        <w:t>ตั</w:t>
      </w:r>
      <w:r w:rsidRPr="000E7AEB">
        <w:rPr>
          <w:rFonts w:asciiTheme="majorBidi" w:hAnsiTheme="majorBidi" w:hint="cs"/>
          <w:spacing w:val="-6"/>
          <w:sz w:val="30"/>
          <w:szCs w:val="30"/>
          <w:cs/>
        </w:rPr>
        <w:t>ดและ</w:t>
      </w:r>
      <w:r w:rsidRPr="000E7AEB">
        <w:rPr>
          <w:rFonts w:asciiTheme="majorBidi" w:hAnsiTheme="majorBidi"/>
          <w:spacing w:val="-6"/>
          <w:sz w:val="30"/>
          <w:szCs w:val="30"/>
          <w:cs/>
        </w:rPr>
        <w:br/>
      </w:r>
      <w:r w:rsidRPr="000E7AEB">
        <w:rPr>
          <w:rFonts w:asciiTheme="majorBidi" w:hAnsiTheme="majorBidi" w:hint="cs"/>
          <w:spacing w:val="-6"/>
          <w:sz w:val="30"/>
          <w:szCs w:val="30"/>
          <w:cs/>
        </w:rPr>
        <w:t>แปลงสภาพ โดยที่กลุ่มบริษัทมีส่วนงานทางภูมิศาสตร์เพียงส่วนงานเดียวเนื่องจากกลุ่มบริษัทดำเนินธุรกิจเฉพาะในประเทศไทยเท่านั้น</w:t>
      </w:r>
    </w:p>
    <w:p w14:paraId="71C603F3" w14:textId="31B15D6E" w:rsidR="00082A6A" w:rsidRDefault="00082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6"/>
          <w:sz w:val="30"/>
          <w:szCs w:val="30"/>
          <w:cs/>
        </w:rPr>
      </w:pPr>
    </w:p>
    <w:p w14:paraId="555AD434" w14:textId="77777777" w:rsidR="00A918D0" w:rsidRPr="00A918D0" w:rsidRDefault="00A918D0" w:rsidP="006C5101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918D0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7516F357" w14:textId="77777777" w:rsidR="00A918D0" w:rsidRPr="000E7AEB" w:rsidRDefault="00A918D0" w:rsidP="00A91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C823B4F" w14:textId="77777777" w:rsidR="00A918D0" w:rsidRDefault="00A918D0" w:rsidP="00A918D0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0E7AEB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มูลค่าตามบัญชีและมูลค่ายุติธรรม</w:t>
      </w:r>
      <w:r w:rsidRPr="000E7AEB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 xml:space="preserve"> </w:t>
      </w:r>
    </w:p>
    <w:p w14:paraId="27358940" w14:textId="77777777" w:rsidR="00A918D0" w:rsidRDefault="00A918D0" w:rsidP="00A918D0">
      <w:pPr>
        <w:rPr>
          <w:rFonts w:asciiTheme="majorBidi" w:hAnsiTheme="majorBidi" w:cs="Angsana New"/>
          <w:sz w:val="30"/>
          <w:szCs w:val="30"/>
        </w:rPr>
      </w:pPr>
    </w:p>
    <w:p w14:paraId="33620958" w14:textId="409EF835" w:rsidR="000E3BD6" w:rsidRPr="00C60039" w:rsidRDefault="000E3BD6" w:rsidP="000E3BD6">
      <w:pPr>
        <w:tabs>
          <w:tab w:val="left" w:pos="90"/>
        </w:tabs>
        <w:ind w:left="540"/>
        <w:jc w:val="thaiDistribute"/>
        <w:rPr>
          <w:rFonts w:ascii="Angsana New" w:hAnsi="Angsana New" w:cs="Angsana New"/>
          <w:sz w:val="30"/>
          <w:szCs w:val="30"/>
        </w:rPr>
        <w:sectPr w:rsidR="000E3BD6" w:rsidRPr="00C60039" w:rsidSect="00266622">
          <w:pgSz w:w="11909" w:h="16834" w:code="9"/>
          <w:pgMar w:top="691" w:right="1152" w:bottom="576" w:left="1152" w:header="720" w:footer="720" w:gutter="0"/>
          <w:cols w:space="720"/>
        </w:sectPr>
      </w:pPr>
      <w:r w:rsidRPr="00C60039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</w:t>
      </w:r>
      <w:r w:rsidRPr="00C60039">
        <w:rPr>
          <w:rFonts w:ascii="Angsana New" w:hAnsi="Angsana New" w:cs="Angsana New"/>
          <w:spacing w:val="-8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</w:t>
      </w:r>
      <w:r w:rsidRPr="00C60039">
        <w:rPr>
          <w:rFonts w:ascii="Angsana New" w:hAnsi="Angsana New" w:cs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279"/>
        <w:gridCol w:w="2013"/>
        <w:gridCol w:w="274"/>
        <w:gridCol w:w="2283"/>
        <w:gridCol w:w="274"/>
        <w:gridCol w:w="1989"/>
        <w:gridCol w:w="270"/>
        <w:gridCol w:w="1463"/>
        <w:gridCol w:w="270"/>
        <w:gridCol w:w="1505"/>
      </w:tblGrid>
      <w:tr w:rsidR="000E3BD6" w:rsidRPr="00082A6A" w14:paraId="7767D9AB" w14:textId="77777777" w:rsidTr="00297F9C">
        <w:trPr>
          <w:trHeight w:val="261"/>
        </w:trPr>
        <w:tc>
          <w:tcPr>
            <w:tcW w:w="3330" w:type="dxa"/>
            <w:vAlign w:val="bottom"/>
          </w:tcPr>
          <w:p w14:paraId="10FEB5E7" w14:textId="77777777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6950B34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1" w:type="dxa"/>
            <w:gridSpan w:val="9"/>
            <w:tcBorders>
              <w:left w:val="nil"/>
            </w:tcBorders>
            <w:vAlign w:val="bottom"/>
          </w:tcPr>
          <w:p w14:paraId="6EDB8AC7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/</w:t>
            </w: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3BD6" w:rsidRPr="00082A6A" w14:paraId="359E7BA1" w14:textId="77777777" w:rsidTr="00297F9C">
        <w:trPr>
          <w:trHeight w:val="344"/>
        </w:trPr>
        <w:tc>
          <w:tcPr>
            <w:tcW w:w="3330" w:type="dxa"/>
            <w:vAlign w:val="bottom"/>
          </w:tcPr>
          <w:p w14:paraId="66166C2E" w14:textId="77777777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54112AE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3" w:type="dxa"/>
            <w:gridSpan w:val="5"/>
            <w:tcBorders>
              <w:left w:val="nil"/>
              <w:right w:val="nil"/>
            </w:tcBorders>
            <w:vAlign w:val="bottom"/>
          </w:tcPr>
          <w:p w14:paraId="2C765B41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978F60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238" w:type="dxa"/>
            <w:gridSpan w:val="3"/>
            <w:vAlign w:val="bottom"/>
          </w:tcPr>
          <w:p w14:paraId="786429A4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E3BD6" w:rsidRPr="00082A6A" w14:paraId="4C4A46A2" w14:textId="77777777" w:rsidTr="00297F9C">
        <w:trPr>
          <w:trHeight w:val="261"/>
        </w:trPr>
        <w:tc>
          <w:tcPr>
            <w:tcW w:w="3330" w:type="dxa"/>
            <w:vAlign w:val="bottom"/>
          </w:tcPr>
          <w:p w14:paraId="1BF99D7E" w14:textId="77777777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521BA19F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0914291B" w14:textId="77777777" w:rsidR="000E3BD6" w:rsidRPr="00082A6A" w:rsidRDefault="000E3BD6" w:rsidP="00082A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579AA34" w14:textId="77777777" w:rsidR="000E3BD6" w:rsidRPr="00082A6A" w:rsidRDefault="000E3BD6" w:rsidP="00082A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07836BFA" w14:textId="77777777" w:rsidR="000E3BD6" w:rsidRPr="00082A6A" w:rsidRDefault="000E3BD6" w:rsidP="00BE7D83">
            <w:pPr>
              <w:spacing w:line="240" w:lineRule="auto"/>
              <w:ind w:left="-141" w:right="-86" w:firstLine="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3" w:type="dxa"/>
            <w:vAlign w:val="bottom"/>
          </w:tcPr>
          <w:p w14:paraId="57D21C8D" w14:textId="77777777" w:rsidR="000E3BD6" w:rsidRPr="00082A6A" w:rsidRDefault="000E3BD6" w:rsidP="00082A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329E390C" w14:textId="77777777" w:rsidR="000E3BD6" w:rsidRPr="00082A6A" w:rsidRDefault="000E3BD6" w:rsidP="00082A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7AFF4371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2DCB4E32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B83AFA6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5F66B31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082A6A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97B0241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0F124E15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082A6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</w:tr>
      <w:tr w:rsidR="000E3BD6" w:rsidRPr="00082A6A" w14:paraId="5C00CAC1" w14:textId="77777777" w:rsidTr="00297F9C">
        <w:trPr>
          <w:trHeight w:val="261"/>
        </w:trPr>
        <w:tc>
          <w:tcPr>
            <w:tcW w:w="3330" w:type="dxa"/>
            <w:vAlign w:val="bottom"/>
          </w:tcPr>
          <w:p w14:paraId="588487DF" w14:textId="77777777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6F5D59B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1" w:type="dxa"/>
            <w:gridSpan w:val="9"/>
            <w:tcBorders>
              <w:left w:val="nil"/>
            </w:tcBorders>
            <w:vAlign w:val="bottom"/>
          </w:tcPr>
          <w:p w14:paraId="6B489ECB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3BD6" w:rsidRPr="00082A6A" w14:paraId="0175A2BB" w14:textId="77777777" w:rsidTr="00297F9C">
        <w:trPr>
          <w:trHeight w:val="261"/>
        </w:trPr>
        <w:tc>
          <w:tcPr>
            <w:tcW w:w="3330" w:type="dxa"/>
          </w:tcPr>
          <w:p w14:paraId="256F3571" w14:textId="6F19D553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CC302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C302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CC302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79" w:type="dxa"/>
          </w:tcPr>
          <w:p w14:paraId="3661F609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672883C5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85407DE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3" w:type="dxa"/>
          </w:tcPr>
          <w:p w14:paraId="6ABE8751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2A5A2D0E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607F4AE0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685695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3CE587C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257C64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F21DF05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BD6" w:rsidRPr="00082A6A" w14:paraId="2FE4992E" w14:textId="77777777" w:rsidTr="00297F9C">
        <w:trPr>
          <w:trHeight w:val="261"/>
        </w:trPr>
        <w:tc>
          <w:tcPr>
            <w:tcW w:w="3330" w:type="dxa"/>
          </w:tcPr>
          <w:p w14:paraId="18F0803B" w14:textId="77777777" w:rsidR="000E3BD6" w:rsidRPr="00082A6A" w:rsidRDefault="000E3BD6" w:rsidP="00082A6A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5D7415EC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</w:tcPr>
          <w:p w14:paraId="4979F6CF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66FE2CE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461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400E761C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05D5ED3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461"/>
              </w:tabs>
              <w:spacing w:line="240" w:lineRule="auto"/>
              <w:ind w:left="-43" w:right="-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7AFAE133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96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9E4988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1461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</w:tcPr>
          <w:p w14:paraId="24779E61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3BD04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56770AC2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BD6" w:rsidRPr="00082A6A" w14:paraId="163F8156" w14:textId="77777777" w:rsidTr="002A0465">
        <w:trPr>
          <w:trHeight w:val="261"/>
        </w:trPr>
        <w:tc>
          <w:tcPr>
            <w:tcW w:w="3330" w:type="dxa"/>
          </w:tcPr>
          <w:p w14:paraId="6FD55858" w14:textId="77777777" w:rsidR="000E3BD6" w:rsidRPr="00082A6A" w:rsidRDefault="000E3BD6" w:rsidP="00082A6A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279" w:type="dxa"/>
          </w:tcPr>
          <w:p w14:paraId="66AB119E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</w:tcPr>
          <w:p w14:paraId="4BCFB8BC" w14:textId="252D70D8" w:rsidR="000E3BD6" w:rsidRPr="00960E0E" w:rsidRDefault="00960E0E" w:rsidP="00082A6A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E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AEED212" w14:textId="77777777" w:rsidR="000E3BD6" w:rsidRPr="00960E0E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36FDEB36" w14:textId="326A7498" w:rsidR="000E3BD6" w:rsidRPr="00960E0E" w:rsidRDefault="00497753" w:rsidP="006E0DE7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60E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3,824</w:t>
            </w:r>
          </w:p>
        </w:tc>
        <w:tc>
          <w:tcPr>
            <w:tcW w:w="274" w:type="dxa"/>
          </w:tcPr>
          <w:p w14:paraId="46353508" w14:textId="77777777" w:rsidR="000E3BD6" w:rsidRPr="00960E0E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02405983" w14:textId="47D52CDB" w:rsidR="000E3BD6" w:rsidRPr="00C07DE2" w:rsidRDefault="00497753" w:rsidP="004E2AA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C07DE2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</w:tcPr>
          <w:p w14:paraId="79B6B5C0" w14:textId="77777777" w:rsidR="000E3BD6" w:rsidRPr="00960E0E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</w:tcPr>
          <w:p w14:paraId="71678BAC" w14:textId="7B171583" w:rsidR="000E3BD6" w:rsidRPr="00960E0E" w:rsidRDefault="00497753" w:rsidP="006E0DE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E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3,824</w:t>
            </w:r>
          </w:p>
        </w:tc>
        <w:tc>
          <w:tcPr>
            <w:tcW w:w="270" w:type="dxa"/>
          </w:tcPr>
          <w:p w14:paraId="2C663F3F" w14:textId="77777777" w:rsidR="000E3BD6" w:rsidRPr="00960E0E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</w:tcPr>
          <w:p w14:paraId="69950DCE" w14:textId="048CE6B2" w:rsidR="000E3BD6" w:rsidRPr="00960E0E" w:rsidRDefault="00D4158D" w:rsidP="00082A6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E2AA1" w:rsidRPr="00082A6A" w14:paraId="2BD49141" w14:textId="77777777" w:rsidTr="002A0465">
        <w:trPr>
          <w:trHeight w:val="261"/>
        </w:trPr>
        <w:tc>
          <w:tcPr>
            <w:tcW w:w="3330" w:type="dxa"/>
          </w:tcPr>
          <w:p w14:paraId="6F6C3010" w14:textId="108FE862" w:rsidR="004E2AA1" w:rsidRPr="00082A6A" w:rsidRDefault="004E2AA1" w:rsidP="004E2AA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79" w:type="dxa"/>
          </w:tcPr>
          <w:p w14:paraId="247CCCBA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</w:tcPr>
          <w:p w14:paraId="62C6B93C" w14:textId="4FFD964C" w:rsidR="004E2AA1" w:rsidRPr="00960E0E" w:rsidRDefault="004E2AA1" w:rsidP="004E2AA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1,723</w:t>
            </w:r>
          </w:p>
        </w:tc>
        <w:tc>
          <w:tcPr>
            <w:tcW w:w="274" w:type="dxa"/>
          </w:tcPr>
          <w:p w14:paraId="7CBD1F71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7E6C1A6C" w14:textId="4E7BCD95" w:rsidR="004E2AA1" w:rsidRPr="00960E0E" w:rsidRDefault="004E2AA1" w:rsidP="004E2AA1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143EA27D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41EC55A0" w14:textId="5DAC9BB8" w:rsidR="004E2AA1" w:rsidRPr="00C07DE2" w:rsidRDefault="004E2AA1" w:rsidP="004E2AA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1,723</w:t>
            </w:r>
          </w:p>
        </w:tc>
        <w:tc>
          <w:tcPr>
            <w:tcW w:w="270" w:type="dxa"/>
          </w:tcPr>
          <w:p w14:paraId="229DA827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</w:tcPr>
          <w:p w14:paraId="1548AF85" w14:textId="3BA4D2B9" w:rsidR="004E2AA1" w:rsidRPr="00960E0E" w:rsidRDefault="004E2AA1" w:rsidP="004E2AA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824282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</w:tcPr>
          <w:p w14:paraId="403E29C0" w14:textId="5B33266A" w:rsidR="004E2AA1" w:rsidRPr="00960E0E" w:rsidRDefault="004E2AA1" w:rsidP="004E2A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1,723</w:t>
            </w:r>
          </w:p>
        </w:tc>
      </w:tr>
      <w:tr w:rsidR="004E2AA1" w:rsidRPr="00082A6A" w14:paraId="3775BDD6" w14:textId="77777777" w:rsidTr="002A0465">
        <w:trPr>
          <w:trHeight w:val="261"/>
        </w:trPr>
        <w:tc>
          <w:tcPr>
            <w:tcW w:w="3330" w:type="dxa"/>
          </w:tcPr>
          <w:p w14:paraId="3BF02366" w14:textId="6E0928FD" w:rsidR="004E2AA1" w:rsidRPr="00055FF8" w:rsidRDefault="004E2AA1" w:rsidP="004E2AA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79" w:type="dxa"/>
          </w:tcPr>
          <w:p w14:paraId="068ACF2F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</w:tcPr>
          <w:p w14:paraId="163AEA5C" w14:textId="65C7B970" w:rsidR="004E2AA1" w:rsidRDefault="004E2AA1" w:rsidP="004E2AA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274" w:type="dxa"/>
          </w:tcPr>
          <w:p w14:paraId="6D3D8C4F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6D3C9813" w14:textId="3A21E7F0" w:rsidR="004E2AA1" w:rsidRDefault="004E2AA1" w:rsidP="004E2AA1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8A307F7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31755A56" w14:textId="33C585A5" w:rsidR="004E2AA1" w:rsidRDefault="004E2AA1" w:rsidP="004E2AA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70" w:type="dxa"/>
          </w:tcPr>
          <w:p w14:paraId="7E175348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</w:tcPr>
          <w:p w14:paraId="5FE2DA47" w14:textId="3D34DD7F" w:rsidR="004E2AA1" w:rsidRPr="00960E0E" w:rsidRDefault="004E2AA1" w:rsidP="004E2AA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DCD001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</w:tcPr>
          <w:p w14:paraId="5E2473A7" w14:textId="2994CE0E" w:rsidR="004E2AA1" w:rsidRDefault="004E2AA1" w:rsidP="004E2A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</w:tr>
      <w:tr w:rsidR="004E2AA1" w:rsidRPr="00082A6A" w14:paraId="79A80E3E" w14:textId="77777777" w:rsidTr="004A2C16">
        <w:trPr>
          <w:trHeight w:val="261"/>
        </w:trPr>
        <w:tc>
          <w:tcPr>
            <w:tcW w:w="3330" w:type="dxa"/>
          </w:tcPr>
          <w:p w14:paraId="4B7E7CC6" w14:textId="77777777" w:rsidR="004E2AA1" w:rsidRPr="00082A6A" w:rsidRDefault="004E2AA1" w:rsidP="004E2AA1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9" w:type="dxa"/>
          </w:tcPr>
          <w:p w14:paraId="4E858960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left" w:pos="227"/>
                <w:tab w:val="decimal" w:pos="521"/>
                <w:tab w:val="decimal" w:pos="611"/>
              </w:tabs>
              <w:spacing w:line="240" w:lineRule="auto"/>
              <w:ind w:left="160" w:right="-14" w:hanging="18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412B8" w14:textId="7EAEF176" w:rsidR="004E2AA1" w:rsidRPr="007638E8" w:rsidRDefault="004E2AA1" w:rsidP="004E2AA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638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1,852</w:t>
            </w:r>
          </w:p>
        </w:tc>
        <w:tc>
          <w:tcPr>
            <w:tcW w:w="274" w:type="dxa"/>
          </w:tcPr>
          <w:p w14:paraId="757F1DCB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top w:val="single" w:sz="4" w:space="0" w:color="auto"/>
              <w:bottom w:val="double" w:sz="4" w:space="0" w:color="auto"/>
            </w:tcBorders>
          </w:tcPr>
          <w:p w14:paraId="28A6E5D1" w14:textId="45ADFAA7" w:rsidR="004E2AA1" w:rsidRPr="00D3285F" w:rsidRDefault="004E2AA1" w:rsidP="004E2AA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328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3,824</w:t>
            </w:r>
          </w:p>
        </w:tc>
        <w:tc>
          <w:tcPr>
            <w:tcW w:w="274" w:type="dxa"/>
          </w:tcPr>
          <w:p w14:paraId="25CB3A26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298A1" w14:textId="4696BB8E" w:rsidR="004E2AA1" w:rsidRPr="004E2AA1" w:rsidRDefault="004E2AA1" w:rsidP="004E2AA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2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5,676</w:t>
            </w:r>
          </w:p>
        </w:tc>
        <w:tc>
          <w:tcPr>
            <w:tcW w:w="270" w:type="dxa"/>
            <w:vAlign w:val="bottom"/>
          </w:tcPr>
          <w:p w14:paraId="2D25FD48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left" w:pos="227"/>
                <w:tab w:val="decimal" w:pos="595"/>
                <w:tab w:val="decimal" w:pos="701"/>
              </w:tabs>
              <w:spacing w:line="240" w:lineRule="auto"/>
              <w:ind w:left="160" w:right="-86" w:hanging="1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25726DC1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left" w:pos="227"/>
                <w:tab w:val="decimal" w:pos="969"/>
              </w:tabs>
              <w:spacing w:line="240" w:lineRule="auto"/>
              <w:ind w:left="160" w:right="-86" w:hanging="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1E945BD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left" w:pos="227"/>
                <w:tab w:val="decimal" w:pos="595"/>
                <w:tab w:val="decimal" w:pos="701"/>
                <w:tab w:val="decimal" w:pos="969"/>
              </w:tabs>
              <w:spacing w:line="240" w:lineRule="auto"/>
              <w:ind w:left="160" w:right="-86" w:hanging="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5D2543D4" w14:textId="77777777" w:rsidR="004E2AA1" w:rsidRPr="00960E0E" w:rsidRDefault="004E2AA1" w:rsidP="004E2AA1">
            <w:pPr>
              <w:pStyle w:val="acctfourfigures"/>
              <w:tabs>
                <w:tab w:val="clear" w:pos="765"/>
                <w:tab w:val="left" w:pos="227"/>
                <w:tab w:val="decimal" w:pos="969"/>
              </w:tabs>
              <w:spacing w:line="240" w:lineRule="auto"/>
              <w:ind w:left="160" w:right="-86" w:hanging="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E2AA1" w:rsidRPr="00082A6A" w14:paraId="721229D2" w14:textId="77777777" w:rsidTr="00297F9C">
        <w:trPr>
          <w:trHeight w:val="261"/>
        </w:trPr>
        <w:tc>
          <w:tcPr>
            <w:tcW w:w="3330" w:type="dxa"/>
          </w:tcPr>
          <w:p w14:paraId="3F374A2C" w14:textId="77777777" w:rsidR="004E2AA1" w:rsidRPr="00082A6A" w:rsidRDefault="004E2AA1" w:rsidP="004E2AA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47255852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BA0F90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42F3F5FB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top w:val="double" w:sz="4" w:space="0" w:color="auto"/>
            </w:tcBorders>
            <w:vAlign w:val="bottom"/>
          </w:tcPr>
          <w:p w14:paraId="243082F7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741CFCF8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219BA0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5C0165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07AE6958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0C0CF1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E594753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E2AA1" w:rsidRPr="00082A6A" w14:paraId="1A516773" w14:textId="77777777" w:rsidTr="00297F9C">
        <w:trPr>
          <w:trHeight w:val="261"/>
        </w:trPr>
        <w:tc>
          <w:tcPr>
            <w:tcW w:w="3330" w:type="dxa"/>
          </w:tcPr>
          <w:p w14:paraId="3DDB4211" w14:textId="23FB7016" w:rsidR="004E2AA1" w:rsidRPr="00082A6A" w:rsidRDefault="004E2AA1" w:rsidP="004E2AA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1F826BDB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697076B0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1A863EBE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2B21BBB8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482B3A44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3D6713ED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74410B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24F00396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C65B00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229DC9BF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E2AA1" w:rsidRPr="00082A6A" w14:paraId="3009AC13" w14:textId="77777777" w:rsidTr="00297F9C">
        <w:trPr>
          <w:trHeight w:val="261"/>
        </w:trPr>
        <w:tc>
          <w:tcPr>
            <w:tcW w:w="3330" w:type="dxa"/>
          </w:tcPr>
          <w:p w14:paraId="2A208E4C" w14:textId="0D2BF0E0" w:rsidR="004E2AA1" w:rsidRPr="00082A6A" w:rsidRDefault="004E2AA1" w:rsidP="004E2AA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3DFFD0E7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</w:tcPr>
          <w:p w14:paraId="19FDF8D9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3F4068E2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25048DF4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3AC69A0A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701047A6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99993A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</w:tcPr>
          <w:p w14:paraId="0E980B88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F227D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4BDB1D8E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E2AA1" w:rsidRPr="00082A6A" w14:paraId="49B68872" w14:textId="77777777" w:rsidTr="00297F9C">
        <w:trPr>
          <w:trHeight w:val="261"/>
        </w:trPr>
        <w:tc>
          <w:tcPr>
            <w:tcW w:w="3330" w:type="dxa"/>
          </w:tcPr>
          <w:p w14:paraId="6ED3C240" w14:textId="69C469C2" w:rsidR="004E2AA1" w:rsidRPr="00082A6A" w:rsidRDefault="004E2AA1" w:rsidP="004E2AA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279" w:type="dxa"/>
          </w:tcPr>
          <w:p w14:paraId="4CD01187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653D40AE" w14:textId="6DB9444E" w:rsidR="004E2AA1" w:rsidRPr="00082A6A" w:rsidRDefault="004E2AA1" w:rsidP="004E2AA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9E74ED7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39C88312" w14:textId="46935780" w:rsidR="004E2AA1" w:rsidRPr="00082A6A" w:rsidRDefault="004E2AA1" w:rsidP="004E2AA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18D2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5C5911D8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600E702C" w14:textId="51DF8661" w:rsidR="004E2AA1" w:rsidRPr="00082A6A" w:rsidRDefault="004E2AA1" w:rsidP="004E2AA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B5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24F2269F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78C0650B" w14:textId="4DBE36F4" w:rsidR="004E2AA1" w:rsidRPr="00082A6A" w:rsidRDefault="004E2AA1" w:rsidP="004E2A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B5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07F15B8C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5151C9C6" w14:textId="15191BF1" w:rsidR="004E2AA1" w:rsidRPr="00082A6A" w:rsidRDefault="004E2AA1" w:rsidP="004E2A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E2AA1" w:rsidRPr="00082A6A" w14:paraId="2E503D1E" w14:textId="77777777" w:rsidTr="00297F9C">
        <w:trPr>
          <w:trHeight w:val="261"/>
        </w:trPr>
        <w:tc>
          <w:tcPr>
            <w:tcW w:w="3330" w:type="dxa"/>
          </w:tcPr>
          <w:p w14:paraId="4E376096" w14:textId="0CDA0578" w:rsidR="004E2AA1" w:rsidRPr="00082A6A" w:rsidRDefault="004E2AA1" w:rsidP="004E2AA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79" w:type="dxa"/>
          </w:tcPr>
          <w:p w14:paraId="3D812C50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1F8DE064" w14:textId="7F51B9F3" w:rsidR="004E2AA1" w:rsidRPr="00082A6A" w:rsidRDefault="004E2AA1" w:rsidP="004E2AA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1F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1,133</w:t>
            </w:r>
          </w:p>
        </w:tc>
        <w:tc>
          <w:tcPr>
            <w:tcW w:w="274" w:type="dxa"/>
          </w:tcPr>
          <w:p w14:paraId="20E62250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37BF2391" w14:textId="7D5791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AC4369C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146FDCB6" w14:textId="23747B8B" w:rsidR="004E2AA1" w:rsidRPr="00082A6A" w:rsidRDefault="004E2AA1" w:rsidP="004E2AA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</w:rPr>
            </w:pPr>
            <w:r w:rsidRPr="00291F9C"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270" w:type="dxa"/>
            <w:vAlign w:val="bottom"/>
          </w:tcPr>
          <w:p w14:paraId="2272E406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2CA26C9C" w14:textId="46B439F8" w:rsidR="004E2AA1" w:rsidRPr="00082A6A" w:rsidRDefault="004E2AA1" w:rsidP="004E2A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2D5983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5CCFE34F" w14:textId="0B20BAF6" w:rsidR="004E2AA1" w:rsidRPr="00082A6A" w:rsidRDefault="004E2AA1" w:rsidP="004E2A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1F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1,133</w:t>
            </w:r>
          </w:p>
        </w:tc>
      </w:tr>
      <w:tr w:rsidR="004E2AA1" w:rsidRPr="00082A6A" w14:paraId="3DAAEBA0" w14:textId="77777777" w:rsidTr="00F66102">
        <w:trPr>
          <w:trHeight w:val="261"/>
        </w:trPr>
        <w:tc>
          <w:tcPr>
            <w:tcW w:w="3330" w:type="dxa"/>
          </w:tcPr>
          <w:p w14:paraId="0E192FAD" w14:textId="643691AD" w:rsidR="004E2AA1" w:rsidRPr="00082A6A" w:rsidRDefault="004E2AA1" w:rsidP="004E2AA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79" w:type="dxa"/>
          </w:tcPr>
          <w:p w14:paraId="7746A768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13D62" w14:textId="01CC5E94" w:rsidR="004E2AA1" w:rsidRPr="00082A6A" w:rsidRDefault="004E2AA1" w:rsidP="004E2AA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F31F1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4" w:type="dxa"/>
          </w:tcPr>
          <w:p w14:paraId="1AECDB81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bottom w:val="single" w:sz="4" w:space="0" w:color="auto"/>
            </w:tcBorders>
            <w:vAlign w:val="bottom"/>
          </w:tcPr>
          <w:p w14:paraId="0BADA3EE" w14:textId="10CA40C9" w:rsidR="004E2AA1" w:rsidRPr="00082A6A" w:rsidRDefault="004E2AA1" w:rsidP="004E2AA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F76A08E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FA18D1" w14:textId="132F4F91" w:rsidR="004E2AA1" w:rsidRPr="00082A6A" w:rsidRDefault="004E2AA1" w:rsidP="004E2AA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F31F1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vAlign w:val="bottom"/>
          </w:tcPr>
          <w:p w14:paraId="2996CA5E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18DE33B8" w14:textId="02383D25" w:rsidR="004E2AA1" w:rsidRPr="00082A6A" w:rsidRDefault="004E2AA1" w:rsidP="004E2A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72DCD5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148E99B2" w14:textId="6BD0D892" w:rsidR="004E2AA1" w:rsidRPr="00082A6A" w:rsidRDefault="004E2AA1" w:rsidP="004E2A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4E2AA1" w:rsidRPr="00082A6A" w14:paraId="39CF5D24" w14:textId="77777777" w:rsidTr="00F66102">
        <w:trPr>
          <w:trHeight w:val="261"/>
        </w:trPr>
        <w:tc>
          <w:tcPr>
            <w:tcW w:w="3330" w:type="dxa"/>
          </w:tcPr>
          <w:p w14:paraId="45F433D7" w14:textId="7B61885E" w:rsidR="004E2AA1" w:rsidRPr="00082A6A" w:rsidRDefault="004E2AA1" w:rsidP="004E2AA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9" w:type="dxa"/>
          </w:tcPr>
          <w:p w14:paraId="44759A71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2CAFF" w14:textId="1ED95C78" w:rsidR="004E2AA1" w:rsidRPr="00082A6A" w:rsidRDefault="004E2AA1" w:rsidP="004E2AA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1,261</w:t>
            </w:r>
          </w:p>
        </w:tc>
        <w:tc>
          <w:tcPr>
            <w:tcW w:w="274" w:type="dxa"/>
          </w:tcPr>
          <w:p w14:paraId="5C2292B2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top w:val="single" w:sz="4" w:space="0" w:color="auto"/>
              <w:bottom w:val="double" w:sz="4" w:space="0" w:color="auto"/>
            </w:tcBorders>
          </w:tcPr>
          <w:p w14:paraId="35628C75" w14:textId="590C2FFA" w:rsidR="004E2AA1" w:rsidRPr="00082A6A" w:rsidRDefault="004E2AA1" w:rsidP="004E2AA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20B33D85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BE911" w14:textId="704EA805" w:rsidR="004E2AA1" w:rsidRPr="00082A6A" w:rsidRDefault="004E2AA1" w:rsidP="004E2AA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5,085</w:t>
            </w:r>
          </w:p>
        </w:tc>
        <w:tc>
          <w:tcPr>
            <w:tcW w:w="270" w:type="dxa"/>
            <w:vAlign w:val="bottom"/>
          </w:tcPr>
          <w:p w14:paraId="5638EB2B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60A2C116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D65B7B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60806C80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E2AA1" w:rsidRPr="00082A6A" w14:paraId="421CCBB9" w14:textId="77777777" w:rsidTr="00F66102">
        <w:trPr>
          <w:trHeight w:val="261"/>
        </w:trPr>
        <w:tc>
          <w:tcPr>
            <w:tcW w:w="3330" w:type="dxa"/>
          </w:tcPr>
          <w:p w14:paraId="1B3F4A31" w14:textId="77777777" w:rsidR="004E2AA1" w:rsidRPr="00082A6A" w:rsidRDefault="004E2AA1" w:rsidP="004E2AA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660DEA6D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E75361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4B768CC6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top w:val="double" w:sz="4" w:space="0" w:color="auto"/>
            </w:tcBorders>
          </w:tcPr>
          <w:p w14:paraId="1E036E49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04AA9EA5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94D54B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C75E50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6379E226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E5C9C2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6B79FE47" w14:textId="77777777" w:rsidR="004E2AA1" w:rsidRPr="00082A6A" w:rsidRDefault="004E2AA1" w:rsidP="004E2A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52838175" w14:textId="1BD38FB9" w:rsidR="00082A6A" w:rsidRPr="00082A6A" w:rsidRDefault="00082A6A" w:rsidP="00580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="Angsana New"/>
          <w:cs/>
        </w:rPr>
        <w:sectPr w:rsidR="00082A6A" w:rsidRPr="00082A6A" w:rsidSect="00082A6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C9BAE40" w14:textId="76B14695" w:rsidR="00372499" w:rsidRPr="000E7AEB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9EDCC73" w14:textId="77777777" w:rsidR="00372499" w:rsidRPr="000E7AEB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236"/>
        <w:gridCol w:w="5254"/>
      </w:tblGrid>
      <w:tr w:rsidR="00530B28" w:rsidRPr="000E7AEB" w14:paraId="2E2AF782" w14:textId="77777777" w:rsidTr="001743D6">
        <w:trPr>
          <w:tblHeader/>
        </w:trPr>
        <w:tc>
          <w:tcPr>
            <w:tcW w:w="3780" w:type="dxa"/>
          </w:tcPr>
          <w:p w14:paraId="698D489B" w14:textId="77777777" w:rsidR="00372499" w:rsidRPr="00C422A8" w:rsidRDefault="00372499" w:rsidP="009D664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422A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275DDD" w14:textId="77777777" w:rsidR="00372499" w:rsidRPr="00C422A8" w:rsidRDefault="00372499" w:rsidP="001F7D1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3D48D548" w14:textId="77777777" w:rsidR="00372499" w:rsidRPr="00C422A8" w:rsidRDefault="00372499" w:rsidP="009D664F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422A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30B28" w:rsidRPr="000E7AEB" w14:paraId="1C3530D7" w14:textId="77777777" w:rsidTr="001743D6">
        <w:tc>
          <w:tcPr>
            <w:tcW w:w="3780" w:type="dxa"/>
          </w:tcPr>
          <w:p w14:paraId="6F45CDEB" w14:textId="77777777" w:rsidR="00372499" w:rsidRPr="00C422A8" w:rsidRDefault="00372499" w:rsidP="001F7D1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63F9997E" w14:textId="77777777" w:rsidR="00372499" w:rsidRPr="00C422A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798270FA" w14:textId="25FA2A34" w:rsidR="00372499" w:rsidRPr="00C422A8" w:rsidRDefault="00372499" w:rsidP="001F7D1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มูลค่าสินทรัพย์สุทธิ</w:t>
            </w:r>
            <w:r w:rsidRPr="00C422A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9D664F" w:rsidRPr="00C422A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530B28" w:rsidRPr="000E7AEB" w14:paraId="69136A57" w14:textId="77777777" w:rsidTr="001743D6">
        <w:tc>
          <w:tcPr>
            <w:tcW w:w="3780" w:type="dxa"/>
          </w:tcPr>
          <w:p w14:paraId="3F9F720F" w14:textId="50C661B6" w:rsidR="00372499" w:rsidRPr="00C422A8" w:rsidRDefault="009D664F" w:rsidP="00A307B9">
            <w:pPr>
              <w:tabs>
                <w:tab w:val="clear" w:pos="227"/>
              </w:tabs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2E78E00" w14:textId="77777777" w:rsidR="00372499" w:rsidRPr="00C422A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4700EE0B" w14:textId="77777777" w:rsidR="00D76E9C" w:rsidRPr="00C422A8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</w:t>
            </w:r>
          </w:p>
          <w:p w14:paraId="683F8D0F" w14:textId="7E550F8F" w:rsidR="00372499" w:rsidRPr="00C422A8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เงินตราต่างประเทศล่วงหน้า ณ วันที่รายงาน</w:t>
            </w:r>
            <w:r w:rsidR="00372499"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14:paraId="73102833" w14:textId="77777777" w:rsidR="007F77C9" w:rsidRPr="000E7AEB" w:rsidRDefault="007F77C9" w:rsidP="007F77C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F7E29C" w14:textId="4EE53C09" w:rsidR="00267C4F" w:rsidRPr="000E7AEB" w:rsidRDefault="00267C4F" w:rsidP="00082A6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8BD496D" w14:textId="77777777" w:rsidR="00267C4F" w:rsidRPr="000E7AEB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6"/>
        <w:gridCol w:w="1531"/>
        <w:gridCol w:w="244"/>
        <w:gridCol w:w="244"/>
        <w:gridCol w:w="1405"/>
      </w:tblGrid>
      <w:tr w:rsidR="00082A6A" w:rsidRPr="00B06EC6" w14:paraId="0F0AA22F" w14:textId="77777777" w:rsidTr="00B128E9">
        <w:trPr>
          <w:trHeight w:val="659"/>
          <w:tblHeader/>
        </w:trPr>
        <w:tc>
          <w:tcPr>
            <w:tcW w:w="3117" w:type="pct"/>
            <w:vAlign w:val="bottom"/>
          </w:tcPr>
          <w:p w14:paraId="30B68A67" w14:textId="77552493" w:rsidR="00082A6A" w:rsidRPr="00082A6A" w:rsidRDefault="00082A6A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C30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C30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C30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42" w:type="pct"/>
            <w:vAlign w:val="bottom"/>
          </w:tcPr>
          <w:p w14:paraId="65E866E9" w14:textId="2531B137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4BB6BF26" w14:textId="77777777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1FC0DC27" w14:textId="0389776A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44CA8009" w14:textId="77777777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79EB821" w14:textId="4DD40230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83D84" w:rsidRPr="00B06EC6" w14:paraId="208D2A48" w14:textId="77777777" w:rsidTr="00483D84">
        <w:trPr>
          <w:tblHeader/>
        </w:trPr>
        <w:tc>
          <w:tcPr>
            <w:tcW w:w="3117" w:type="pct"/>
          </w:tcPr>
          <w:p w14:paraId="25FC9089" w14:textId="77777777" w:rsidR="00483D84" w:rsidRPr="00082A6A" w:rsidRDefault="00483D84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3" w:type="pct"/>
            <w:gridSpan w:val="4"/>
          </w:tcPr>
          <w:p w14:paraId="654198BB" w14:textId="3CD00400" w:rsidR="00483D84" w:rsidRPr="00082A6A" w:rsidRDefault="00483D84" w:rsidP="007A27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82A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2A6A" w:rsidRPr="00B06EC6" w14:paraId="66AEED33" w14:textId="77777777" w:rsidTr="00B128E9">
        <w:tc>
          <w:tcPr>
            <w:tcW w:w="3117" w:type="pct"/>
          </w:tcPr>
          <w:p w14:paraId="629BD8A8" w14:textId="1F6224BE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00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42" w:type="pct"/>
          </w:tcPr>
          <w:p w14:paraId="0FD39055" w14:textId="77777777" w:rsidR="00082A6A" w:rsidRPr="00082A6A" w:rsidRDefault="00082A6A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2A2169D" w14:textId="77777777" w:rsidR="00082A6A" w:rsidRPr="00082A6A" w:rsidRDefault="00082A6A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4254C48D" w14:textId="22C5A044" w:rsidR="00082A6A" w:rsidRPr="00082A6A" w:rsidRDefault="00082A6A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49052D7D" w14:textId="77777777" w:rsidR="00082A6A" w:rsidRPr="00082A6A" w:rsidRDefault="00082A6A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0B32" w:rsidRPr="00B06EC6" w14:paraId="47AAE59A" w14:textId="77777777" w:rsidTr="00B128E9">
        <w:tc>
          <w:tcPr>
            <w:tcW w:w="3117" w:type="pct"/>
          </w:tcPr>
          <w:p w14:paraId="5D6C44EE" w14:textId="31EDC078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42" w:type="pct"/>
          </w:tcPr>
          <w:p w14:paraId="1D9D3588" w14:textId="34EAA01D" w:rsidR="003F0B32" w:rsidRPr="00082A6A" w:rsidRDefault="003F0B32" w:rsidP="003F0B32">
            <w:pPr>
              <w:pStyle w:val="acctfourfigures"/>
              <w:tabs>
                <w:tab w:val="clear" w:pos="765"/>
                <w:tab w:val="center" w:pos="657"/>
                <w:tab w:val="right" w:pos="131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F0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20,358</w:t>
            </w:r>
          </w:p>
        </w:tc>
        <w:tc>
          <w:tcPr>
            <w:tcW w:w="134" w:type="pct"/>
          </w:tcPr>
          <w:p w14:paraId="101B8C19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331B586E" w14:textId="6F4A4A91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3B1C4C60" w14:textId="328F2FF4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0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20,358</w:t>
            </w:r>
          </w:p>
        </w:tc>
      </w:tr>
      <w:tr w:rsidR="003F0B32" w:rsidRPr="00B06EC6" w14:paraId="4F8A412F" w14:textId="77777777" w:rsidTr="00B128E9">
        <w:tc>
          <w:tcPr>
            <w:tcW w:w="3117" w:type="pct"/>
          </w:tcPr>
          <w:p w14:paraId="74A8C17D" w14:textId="471C8500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42" w:type="pct"/>
          </w:tcPr>
          <w:p w14:paraId="0913BE3E" w14:textId="280D38FA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0B32">
              <w:rPr>
                <w:rFonts w:ascii="Angsana New" w:hAnsi="Angsana New" w:cs="Angsana New"/>
                <w:sz w:val="30"/>
                <w:szCs w:val="30"/>
              </w:rPr>
              <w:t>29,438</w:t>
            </w:r>
          </w:p>
        </w:tc>
        <w:tc>
          <w:tcPr>
            <w:tcW w:w="134" w:type="pct"/>
          </w:tcPr>
          <w:p w14:paraId="519A0EE5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5575FE4E" w14:textId="0BDA5275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2AA9CF81" w14:textId="158D6115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0B32">
              <w:rPr>
                <w:rFonts w:ascii="Angsana New" w:hAnsi="Angsana New" w:cs="Angsana New"/>
                <w:sz w:val="30"/>
                <w:szCs w:val="30"/>
              </w:rPr>
              <w:t>29,438</w:t>
            </w:r>
          </w:p>
        </w:tc>
      </w:tr>
      <w:tr w:rsidR="003F0B32" w:rsidRPr="00B06EC6" w14:paraId="3DEAF2ED" w14:textId="77777777" w:rsidTr="00B128E9">
        <w:tc>
          <w:tcPr>
            <w:tcW w:w="3117" w:type="pct"/>
          </w:tcPr>
          <w:p w14:paraId="17AC33FE" w14:textId="67400DD8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00E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  <w:r w:rsidRPr="002B00E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B00E8"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842" w:type="pct"/>
          </w:tcPr>
          <w:p w14:paraId="44534B0D" w14:textId="1E4F8A64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0B32">
              <w:rPr>
                <w:rFonts w:ascii="Angsana New" w:hAnsi="Angsana New" w:cs="Angsana New"/>
                <w:sz w:val="30"/>
                <w:szCs w:val="30"/>
              </w:rPr>
              <w:t>1,599</w:t>
            </w:r>
          </w:p>
        </w:tc>
        <w:tc>
          <w:tcPr>
            <w:tcW w:w="134" w:type="pct"/>
          </w:tcPr>
          <w:p w14:paraId="4A72F8E7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37C3A530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67A4F229" w14:textId="4ED7DBF8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0B32">
              <w:rPr>
                <w:rFonts w:ascii="Angsana New" w:hAnsi="Angsana New" w:cs="Angsana New"/>
                <w:sz w:val="30"/>
                <w:szCs w:val="30"/>
              </w:rPr>
              <w:t>1,599</w:t>
            </w:r>
          </w:p>
        </w:tc>
      </w:tr>
      <w:tr w:rsidR="003F0B32" w:rsidRPr="00B06EC6" w14:paraId="52EBCE50" w14:textId="77777777" w:rsidTr="00B128E9">
        <w:tc>
          <w:tcPr>
            <w:tcW w:w="3117" w:type="pct"/>
          </w:tcPr>
          <w:p w14:paraId="77F01028" w14:textId="77777777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</w:tcPr>
          <w:p w14:paraId="4FA8C298" w14:textId="6C7CE150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F0B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51,395</w:t>
            </w:r>
          </w:p>
        </w:tc>
        <w:tc>
          <w:tcPr>
            <w:tcW w:w="134" w:type="pct"/>
          </w:tcPr>
          <w:p w14:paraId="3E2DC6F0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83E28FF" w14:textId="1E3A5078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23B78812" w14:textId="2F2E6B45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0B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51,395</w:t>
            </w:r>
          </w:p>
        </w:tc>
      </w:tr>
      <w:tr w:rsidR="003F0B32" w:rsidRPr="00B06EC6" w14:paraId="7945AA55" w14:textId="77777777" w:rsidTr="00B128E9">
        <w:tc>
          <w:tcPr>
            <w:tcW w:w="3117" w:type="pct"/>
          </w:tcPr>
          <w:p w14:paraId="3B56C09C" w14:textId="77777777" w:rsidR="003F0B32" w:rsidRPr="00082A6A" w:rsidRDefault="003F0B32" w:rsidP="003F0B3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0A27E995" w14:textId="77777777" w:rsidR="003F0B32" w:rsidRPr="00082A6A" w:rsidRDefault="003F0B32" w:rsidP="003F0B3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11F4A88" w14:textId="77777777" w:rsidR="003F0B32" w:rsidRPr="00082A6A" w:rsidRDefault="003F0B32" w:rsidP="003F0B32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3838A27D" w14:textId="7D35B9A1" w:rsidR="003F0B32" w:rsidRPr="00082A6A" w:rsidRDefault="003F0B32" w:rsidP="003F0B32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</w:tcBorders>
          </w:tcPr>
          <w:p w14:paraId="6FBE7970" w14:textId="77777777" w:rsidR="003F0B32" w:rsidRPr="00082A6A" w:rsidRDefault="003F0B32" w:rsidP="003F0B3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B32" w:rsidRPr="00B06EC6" w14:paraId="115BC5A9" w14:textId="77777777" w:rsidTr="00B128E9">
        <w:tc>
          <w:tcPr>
            <w:tcW w:w="3117" w:type="pct"/>
          </w:tcPr>
          <w:p w14:paraId="00A46768" w14:textId="77777777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42" w:type="pct"/>
          </w:tcPr>
          <w:p w14:paraId="3E1FC33E" w14:textId="77777777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ECB9FE2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6391FFC8" w14:textId="787AEC64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730E944A" w14:textId="77777777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0B32" w:rsidRPr="00B06EC6" w14:paraId="4EE925BC" w14:textId="77777777" w:rsidTr="00B128E9">
        <w:tc>
          <w:tcPr>
            <w:tcW w:w="3117" w:type="pct"/>
          </w:tcPr>
          <w:p w14:paraId="0FB94E05" w14:textId="4A6A283C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842" w:type="pct"/>
            <w:vAlign w:val="bottom"/>
          </w:tcPr>
          <w:p w14:paraId="52F2D08F" w14:textId="04B09360" w:rsidR="003F0B32" w:rsidRPr="00684565" w:rsidRDefault="0051203B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3,113</w:t>
            </w:r>
          </w:p>
        </w:tc>
        <w:tc>
          <w:tcPr>
            <w:tcW w:w="134" w:type="pct"/>
          </w:tcPr>
          <w:p w14:paraId="0804815F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4837E760" w14:textId="04C155C8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23B41728" w14:textId="05693045" w:rsidR="003F0B32" w:rsidRPr="00082A6A" w:rsidRDefault="0051203B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3,113</w:t>
            </w:r>
          </w:p>
        </w:tc>
      </w:tr>
      <w:tr w:rsidR="003F0B32" w:rsidRPr="00B06EC6" w14:paraId="3DD8B6FB" w14:textId="77777777" w:rsidTr="00B128E9">
        <w:tc>
          <w:tcPr>
            <w:tcW w:w="3117" w:type="pct"/>
          </w:tcPr>
          <w:p w14:paraId="61596CB8" w14:textId="77777777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42" w:type="pct"/>
          </w:tcPr>
          <w:p w14:paraId="3EACBD5D" w14:textId="4050580B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43,753</w:t>
            </w:r>
          </w:p>
        </w:tc>
        <w:tc>
          <w:tcPr>
            <w:tcW w:w="134" w:type="pct"/>
          </w:tcPr>
          <w:p w14:paraId="52C885BC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03E96F8E" w14:textId="2FE3D754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2D695B1A" w14:textId="040BE443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43,753</w:t>
            </w:r>
          </w:p>
        </w:tc>
      </w:tr>
      <w:tr w:rsidR="003F0B32" w:rsidRPr="00B06EC6" w14:paraId="115610DF" w14:textId="77777777" w:rsidTr="00B128E9">
        <w:tc>
          <w:tcPr>
            <w:tcW w:w="3117" w:type="pct"/>
          </w:tcPr>
          <w:p w14:paraId="2F520D57" w14:textId="797DEAE9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42" w:type="pct"/>
          </w:tcPr>
          <w:p w14:paraId="79D68D4E" w14:textId="71003548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13,325</w:t>
            </w:r>
          </w:p>
        </w:tc>
        <w:tc>
          <w:tcPr>
            <w:tcW w:w="134" w:type="pct"/>
          </w:tcPr>
          <w:p w14:paraId="55702086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6F7ED36" w14:textId="71BF5D6D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14:paraId="6053FE77" w14:textId="26F87679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12,825</w:t>
            </w:r>
          </w:p>
        </w:tc>
      </w:tr>
      <w:tr w:rsidR="003F0B32" w:rsidRPr="00B06EC6" w14:paraId="516B684F" w14:textId="77777777" w:rsidTr="00B128E9">
        <w:tc>
          <w:tcPr>
            <w:tcW w:w="3117" w:type="pct"/>
          </w:tcPr>
          <w:p w14:paraId="3DC8D00C" w14:textId="77777777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24422" w14:textId="6C02D9A1" w:rsidR="003F0B32" w:rsidRPr="00082A6A" w:rsidRDefault="00137264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60,191</w:t>
            </w:r>
          </w:p>
        </w:tc>
        <w:tc>
          <w:tcPr>
            <w:tcW w:w="134" w:type="pct"/>
          </w:tcPr>
          <w:p w14:paraId="15E6580F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125CBC26" w14:textId="499C8D52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AB195" w14:textId="3C522CD5" w:rsidR="003F0B32" w:rsidRPr="00082A6A" w:rsidRDefault="00137264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59,691</w:t>
            </w:r>
          </w:p>
        </w:tc>
      </w:tr>
    </w:tbl>
    <w:p w14:paraId="208D8DF8" w14:textId="138E306C" w:rsidR="00267C4F" w:rsidRPr="00B06EC6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2C5D3EBA" w14:textId="56D5B78F" w:rsidR="0040172B" w:rsidRPr="00CA3D82" w:rsidRDefault="00CA3D82" w:rsidP="004017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A3D82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48A76D1" w14:textId="77777777" w:rsidR="0040172B" w:rsidRPr="0040172B" w:rsidRDefault="0040172B" w:rsidP="000C17BC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B9C36" w14:textId="77777777" w:rsidR="0002381F" w:rsidRDefault="00005179" w:rsidP="00A22C45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pacing w:val="8"/>
          <w:sz w:val="30"/>
          <w:szCs w:val="30"/>
        </w:rPr>
      </w:pPr>
      <w:r w:rsidRPr="001243EF">
        <w:rPr>
          <w:rFonts w:ascii="Angsana New" w:hAnsi="Angsana New" w:cs="Angsana New"/>
          <w:sz w:val="30"/>
          <w:szCs w:val="30"/>
          <w:cs/>
        </w:rPr>
        <w:t>ในการประชุม</w:t>
      </w:r>
      <w:r w:rsidR="004D0A2E" w:rsidRPr="001243EF">
        <w:rPr>
          <w:rFonts w:ascii="Angsana New" w:hAnsi="Angsana New" w:cs="Angsana New"/>
          <w:sz w:val="30"/>
          <w:szCs w:val="30"/>
          <w:cs/>
        </w:rPr>
        <w:t>สามัญ</w:t>
      </w:r>
      <w:r w:rsidR="00322E20" w:rsidRPr="001243EF">
        <w:rPr>
          <w:rFonts w:ascii="Angsana New" w:hAnsi="Angsana New" w:cs="Angsana New"/>
          <w:sz w:val="30"/>
          <w:szCs w:val="30"/>
          <w:cs/>
        </w:rPr>
        <w:t>ประจำปี</w:t>
      </w:r>
      <w:r w:rsidR="004D0A2E" w:rsidRPr="001243EF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322E20" w:rsidRPr="001243EF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D0246C" w:rsidRPr="001243E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0246C" w:rsidRPr="001243EF">
        <w:rPr>
          <w:rFonts w:ascii="Angsana New" w:hAnsi="Angsana New" w:cs="Angsana New"/>
          <w:sz w:val="30"/>
          <w:szCs w:val="30"/>
        </w:rPr>
        <w:t xml:space="preserve">28 </w:t>
      </w:r>
      <w:r w:rsidR="00E20568" w:rsidRPr="001243EF">
        <w:rPr>
          <w:rFonts w:ascii="Angsana New" w:hAnsi="Angsana New" w:cs="Angsana New"/>
          <w:sz w:val="30"/>
          <w:szCs w:val="30"/>
          <w:cs/>
        </w:rPr>
        <w:t>เมษายน</w:t>
      </w:r>
      <w:r w:rsidR="00E20568" w:rsidRPr="00106262">
        <w:rPr>
          <w:rFonts w:ascii="Angsana New" w:hAnsi="Angsana New" w:cs="Angsana New"/>
          <w:sz w:val="30"/>
          <w:szCs w:val="30"/>
          <w:cs/>
        </w:rPr>
        <w:t xml:space="preserve"> </w:t>
      </w:r>
      <w:r w:rsidR="00E20568" w:rsidRPr="00106262">
        <w:rPr>
          <w:rFonts w:ascii="Angsana New" w:hAnsi="Angsana New" w:cs="Angsana New"/>
          <w:sz w:val="30"/>
          <w:szCs w:val="30"/>
        </w:rPr>
        <w:t>2569</w:t>
      </w:r>
      <w:r w:rsidR="00E20568" w:rsidRPr="001243EF">
        <w:rPr>
          <w:rFonts w:ascii="Angsana New" w:hAnsi="Angsana New" w:cs="Angsana New"/>
          <w:sz w:val="30"/>
          <w:szCs w:val="30"/>
        </w:rPr>
        <w:t xml:space="preserve"> </w:t>
      </w:r>
      <w:r w:rsidR="00F51E62" w:rsidRPr="001243EF">
        <w:rPr>
          <w:rFonts w:ascii="Angsana New" w:hAnsi="Angsana New" w:cs="Angsana New"/>
          <w:sz w:val="30"/>
          <w:szCs w:val="30"/>
          <w:cs/>
        </w:rPr>
        <w:t>ผู้ถือหุ้นของบริษัท</w:t>
      </w:r>
      <w:r w:rsidR="0062175E" w:rsidRPr="001243EF">
        <w:rPr>
          <w:rFonts w:ascii="Angsana New" w:hAnsi="Angsana New" w:cs="Angsana New"/>
          <w:sz w:val="30"/>
          <w:szCs w:val="30"/>
          <w:cs/>
        </w:rPr>
        <w:t>ได้มีการอนุมัติ</w:t>
      </w:r>
      <w:r w:rsidR="00657497">
        <w:rPr>
          <w:rFonts w:ascii="Angsana New" w:hAnsi="Angsana New" w:cs="Angsana New"/>
          <w:sz w:val="30"/>
          <w:szCs w:val="30"/>
        </w:rPr>
        <w:br/>
      </w:r>
      <w:r w:rsidR="00E12BBF" w:rsidRPr="00E52EFB">
        <w:rPr>
          <w:rFonts w:ascii="Angsana New" w:hAnsi="Angsana New" w:cs="Angsana New"/>
          <w:spacing w:val="-2"/>
          <w:sz w:val="30"/>
          <w:szCs w:val="30"/>
          <w:cs/>
        </w:rPr>
        <w:t>การ</w:t>
      </w:r>
      <w:r w:rsidR="008F032C" w:rsidRPr="00253184">
        <w:rPr>
          <w:rFonts w:ascii="Angsana New" w:hAnsi="Angsana New" w:cs="Angsana New"/>
          <w:spacing w:val="-2"/>
          <w:sz w:val="30"/>
          <w:szCs w:val="30"/>
          <w:cs/>
        </w:rPr>
        <w:t xml:space="preserve">จัดสรรกำไรสำหรับปี </w:t>
      </w:r>
      <w:r w:rsidR="008F032C" w:rsidRPr="00253184">
        <w:rPr>
          <w:rFonts w:ascii="Angsana New" w:hAnsi="Angsana New" w:cs="Angsana New"/>
          <w:spacing w:val="-2"/>
          <w:sz w:val="30"/>
          <w:szCs w:val="30"/>
        </w:rPr>
        <w:t>2568</w:t>
      </w:r>
      <w:r w:rsidR="00E94872" w:rsidRPr="0025318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17C80">
        <w:rPr>
          <w:rFonts w:ascii="Angsana New" w:hAnsi="Angsana New" w:cs="Angsana New" w:hint="cs"/>
          <w:spacing w:val="-2"/>
          <w:sz w:val="30"/>
          <w:szCs w:val="30"/>
          <w:cs/>
        </w:rPr>
        <w:t>และกำไรสะสม</w:t>
      </w:r>
      <w:r w:rsidR="0010499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ณ วันที่ </w:t>
      </w:r>
      <w:r w:rsidR="00104996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10499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104996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="003E09D1" w:rsidRPr="00E52EFB">
        <w:rPr>
          <w:rFonts w:ascii="Angsana New" w:hAnsi="Angsana New" w:cs="Angsana New"/>
          <w:spacing w:val="-2"/>
          <w:sz w:val="30"/>
          <w:szCs w:val="30"/>
          <w:cs/>
        </w:rPr>
        <w:t>เป็นเงิน</w:t>
      </w:r>
      <w:r w:rsidR="00B31348" w:rsidRPr="00E52EFB">
        <w:rPr>
          <w:rFonts w:ascii="Angsana New" w:hAnsi="Angsana New" w:cs="Angsana New"/>
          <w:spacing w:val="-2"/>
          <w:sz w:val="30"/>
          <w:szCs w:val="30"/>
          <w:cs/>
        </w:rPr>
        <w:t>ปันผลในอัตราหุ้นละ</w:t>
      </w:r>
      <w:r w:rsidR="008F00EF" w:rsidRPr="00E52EF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8F00EF" w:rsidRPr="00E52EFB">
        <w:rPr>
          <w:rFonts w:ascii="Angsana New" w:hAnsi="Angsana New" w:cs="Angsana New"/>
          <w:spacing w:val="-2"/>
          <w:sz w:val="30"/>
          <w:szCs w:val="30"/>
        </w:rPr>
        <w:t>0.0</w:t>
      </w:r>
      <w:r w:rsidR="00245862" w:rsidRPr="00E52EFB">
        <w:rPr>
          <w:rFonts w:ascii="Angsana New" w:hAnsi="Angsana New" w:cs="Angsana New"/>
          <w:spacing w:val="-2"/>
          <w:sz w:val="30"/>
          <w:szCs w:val="30"/>
        </w:rPr>
        <w:t>8</w:t>
      </w:r>
      <w:r w:rsidR="008F00EF" w:rsidRPr="00E52EF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F00EF" w:rsidRPr="00E52EFB">
        <w:rPr>
          <w:rFonts w:ascii="Angsana New" w:hAnsi="Angsana New" w:cs="Angsana New"/>
          <w:spacing w:val="-2"/>
          <w:sz w:val="30"/>
          <w:szCs w:val="30"/>
          <w:cs/>
        </w:rPr>
        <w:t xml:space="preserve">บาท </w:t>
      </w:r>
      <w:r w:rsidR="00844727" w:rsidRPr="0002381F">
        <w:rPr>
          <w:rFonts w:ascii="Angsana New" w:hAnsi="Angsana New" w:cs="Angsana New"/>
          <w:spacing w:val="8"/>
          <w:sz w:val="30"/>
          <w:szCs w:val="30"/>
          <w:cs/>
        </w:rPr>
        <w:t>สำหรับผู้ถือหุ้น</w:t>
      </w:r>
      <w:r w:rsidR="00D669B1" w:rsidRPr="0002381F">
        <w:rPr>
          <w:rFonts w:ascii="Angsana New" w:hAnsi="Angsana New" w:cs="Angsana New"/>
          <w:spacing w:val="8"/>
          <w:sz w:val="30"/>
          <w:szCs w:val="30"/>
          <w:cs/>
        </w:rPr>
        <w:t>สามัญจำนวน</w:t>
      </w:r>
      <w:r w:rsidR="00A501AB" w:rsidRPr="0002381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="00955165" w:rsidRPr="0002381F">
        <w:rPr>
          <w:rFonts w:ascii="Angsana New" w:hAnsi="Angsana New" w:cs="Angsana New"/>
          <w:spacing w:val="8"/>
          <w:sz w:val="30"/>
          <w:szCs w:val="30"/>
        </w:rPr>
        <w:t xml:space="preserve">480.1 </w:t>
      </w:r>
      <w:r w:rsidR="00933FE1" w:rsidRPr="0002381F">
        <w:rPr>
          <w:rFonts w:ascii="Angsana New" w:hAnsi="Angsana New" w:cs="Angsana New"/>
          <w:spacing w:val="8"/>
          <w:sz w:val="30"/>
          <w:szCs w:val="30"/>
          <w:cs/>
        </w:rPr>
        <w:t>ล้านหุ้น</w:t>
      </w:r>
      <w:r w:rsidR="00F37E86" w:rsidRPr="0002381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8F00EF" w:rsidRPr="0002381F">
        <w:rPr>
          <w:rFonts w:ascii="Angsana New" w:hAnsi="Angsana New" w:cs="Angsana New"/>
          <w:spacing w:val="8"/>
          <w:sz w:val="30"/>
          <w:szCs w:val="30"/>
          <w:cs/>
        </w:rPr>
        <w:t>เป็นจำนวนเงิน</w:t>
      </w:r>
      <w:r w:rsidR="004E2AA1" w:rsidRPr="0002381F">
        <w:rPr>
          <w:rFonts w:ascii="Angsana New" w:hAnsi="Angsana New" w:cs="Angsana New" w:hint="cs"/>
          <w:spacing w:val="8"/>
          <w:sz w:val="30"/>
          <w:szCs w:val="30"/>
          <w:cs/>
        </w:rPr>
        <w:t>รวม</w:t>
      </w:r>
      <w:r w:rsidR="008F00EF" w:rsidRPr="0002381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="008F00EF" w:rsidRPr="0002381F">
        <w:rPr>
          <w:rFonts w:ascii="Angsana New" w:hAnsi="Angsana New" w:cs="Angsana New"/>
          <w:spacing w:val="8"/>
          <w:sz w:val="30"/>
          <w:szCs w:val="30"/>
        </w:rPr>
        <w:t xml:space="preserve">38.4 </w:t>
      </w:r>
      <w:r w:rsidR="008F00EF" w:rsidRPr="0002381F">
        <w:rPr>
          <w:rFonts w:ascii="Angsana New" w:hAnsi="Angsana New" w:cs="Angsana New"/>
          <w:spacing w:val="8"/>
          <w:sz w:val="30"/>
          <w:szCs w:val="30"/>
          <w:cs/>
        </w:rPr>
        <w:t xml:space="preserve">ล้านบาท </w:t>
      </w:r>
      <w:r w:rsidR="00A30635" w:rsidRPr="0002381F">
        <w:rPr>
          <w:rFonts w:ascii="Angsana New" w:hAnsi="Angsana New" w:cs="Angsana New"/>
          <w:spacing w:val="8"/>
          <w:sz w:val="30"/>
          <w:szCs w:val="30"/>
          <w:cs/>
        </w:rPr>
        <w:t>ซึ่งบริษัท</w:t>
      </w:r>
      <w:r w:rsidR="009935CB" w:rsidRPr="0002381F">
        <w:rPr>
          <w:rFonts w:ascii="Angsana New" w:hAnsi="Angsana New" w:cs="Angsana New"/>
          <w:spacing w:val="12"/>
          <w:sz w:val="30"/>
          <w:szCs w:val="30"/>
          <w:cs/>
        </w:rPr>
        <w:t>จะดำเนินการ</w:t>
      </w:r>
      <w:r w:rsidR="00DA068C" w:rsidRPr="0002381F">
        <w:rPr>
          <w:rFonts w:ascii="Angsana New" w:hAnsi="Angsana New" w:cs="Angsana New"/>
          <w:spacing w:val="12"/>
          <w:sz w:val="30"/>
          <w:szCs w:val="30"/>
          <w:cs/>
        </w:rPr>
        <w:t>จ่าย</w:t>
      </w:r>
    </w:p>
    <w:p w14:paraId="0EFD0BB7" w14:textId="1CFA9D69" w:rsidR="0040172B" w:rsidRPr="0002381F" w:rsidRDefault="00DA068C" w:rsidP="0002381F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A22C45">
        <w:rPr>
          <w:rFonts w:ascii="Angsana New" w:hAnsi="Angsana New" w:cs="Angsana New"/>
          <w:spacing w:val="8"/>
          <w:sz w:val="30"/>
          <w:szCs w:val="30"/>
          <w:cs/>
        </w:rPr>
        <w:t>เงิน</w:t>
      </w:r>
      <w:r w:rsidRPr="007673DC">
        <w:rPr>
          <w:rFonts w:ascii="Angsana New" w:hAnsi="Angsana New" w:cs="Angsana New"/>
          <w:spacing w:val="6"/>
          <w:sz w:val="30"/>
          <w:szCs w:val="30"/>
          <w:cs/>
        </w:rPr>
        <w:t>ปันผล</w:t>
      </w:r>
      <w:r w:rsidR="00C374C5" w:rsidRPr="007673DC">
        <w:rPr>
          <w:rFonts w:ascii="Angsana New" w:hAnsi="Angsana New" w:cs="Angsana New"/>
          <w:spacing w:val="6"/>
          <w:sz w:val="30"/>
          <w:szCs w:val="30"/>
          <w:cs/>
        </w:rPr>
        <w:t>ให</w:t>
      </w:r>
      <w:r w:rsidR="00F0553E" w:rsidRPr="007673DC">
        <w:rPr>
          <w:rFonts w:ascii="Angsana New" w:hAnsi="Angsana New" w:cs="Angsana New"/>
          <w:spacing w:val="6"/>
          <w:sz w:val="30"/>
          <w:szCs w:val="30"/>
          <w:cs/>
        </w:rPr>
        <w:t>้</w:t>
      </w:r>
      <w:r w:rsidR="00C374C5" w:rsidRPr="007673DC">
        <w:rPr>
          <w:rFonts w:ascii="Angsana New" w:hAnsi="Angsana New" w:cs="Angsana New"/>
          <w:spacing w:val="6"/>
          <w:sz w:val="30"/>
          <w:szCs w:val="30"/>
          <w:cs/>
        </w:rPr>
        <w:t>กับผู้ถือหุ้น</w:t>
      </w:r>
      <w:r w:rsidR="00F0553E" w:rsidRPr="007673DC">
        <w:rPr>
          <w:rFonts w:ascii="Angsana New" w:hAnsi="Angsana New" w:cs="Angsana New"/>
          <w:spacing w:val="6"/>
          <w:sz w:val="30"/>
          <w:szCs w:val="30"/>
          <w:cs/>
        </w:rPr>
        <w:t>ของบริษัท</w:t>
      </w:r>
      <w:r w:rsidR="008F00EF" w:rsidRPr="007673DC">
        <w:rPr>
          <w:rFonts w:ascii="Angsana New" w:hAnsi="Angsana New" w:cs="Angsana New"/>
          <w:spacing w:val="6"/>
          <w:sz w:val="30"/>
          <w:szCs w:val="30"/>
          <w:cs/>
        </w:rPr>
        <w:t xml:space="preserve">ในเดือนพฤษภาคม </w:t>
      </w:r>
      <w:r w:rsidR="00106262" w:rsidRPr="00106262">
        <w:rPr>
          <w:rFonts w:ascii="Angsana New" w:hAnsi="Angsana New" w:cs="Angsana New"/>
          <w:spacing w:val="6"/>
          <w:sz w:val="30"/>
          <w:szCs w:val="30"/>
        </w:rPr>
        <w:t>2569</w:t>
      </w:r>
    </w:p>
    <w:p w14:paraId="22D544EE" w14:textId="130E9EE3" w:rsidR="006632EA" w:rsidRPr="00EC2863" w:rsidRDefault="006632EA" w:rsidP="000C17BC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sectPr w:rsidR="006632EA" w:rsidRPr="00EC2863" w:rsidSect="00082A6A"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F113B" w14:textId="77777777" w:rsidR="00AD6C54" w:rsidRDefault="00AD6C54">
      <w:r>
        <w:separator/>
      </w:r>
    </w:p>
  </w:endnote>
  <w:endnote w:type="continuationSeparator" w:id="0">
    <w:p w14:paraId="576F7EDF" w14:textId="77777777" w:rsidR="00AD6C54" w:rsidRDefault="00AD6C54">
      <w:r>
        <w:continuationSeparator/>
      </w:r>
    </w:p>
  </w:endnote>
  <w:endnote w:type="continuationNotice" w:id="1">
    <w:p w14:paraId="55951179" w14:textId="77777777" w:rsidR="00AD6C54" w:rsidRDefault="00AD6C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73181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06FBB6" w14:textId="477B59F7" w:rsidR="00D663F1" w:rsidRPr="00921970" w:rsidRDefault="008A445D" w:rsidP="009219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19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19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19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847903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E5803F" w14:textId="72878D99" w:rsidR="00C0670D" w:rsidRPr="00082A6A" w:rsidRDefault="001F65E9" w:rsidP="00082A6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C3BA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C3BA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C3BA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54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157085" w14:textId="538CC825" w:rsidR="00D663F1" w:rsidRPr="00B54955" w:rsidRDefault="00B54955" w:rsidP="00B54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549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549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549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998E0" w14:textId="77777777" w:rsidR="00AD6C54" w:rsidRDefault="00AD6C54">
      <w:r>
        <w:separator/>
      </w:r>
    </w:p>
  </w:footnote>
  <w:footnote w:type="continuationSeparator" w:id="0">
    <w:p w14:paraId="56A03E43" w14:textId="77777777" w:rsidR="00AD6C54" w:rsidRDefault="00AD6C54">
      <w:r>
        <w:continuationSeparator/>
      </w:r>
    </w:p>
  </w:footnote>
  <w:footnote w:type="continuationNotice" w:id="1">
    <w:p w14:paraId="6CDBAC7B" w14:textId="77777777" w:rsidR="00AD6C54" w:rsidRDefault="00AD6C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1B7B5" w14:textId="77777777" w:rsidR="008E2BCA" w:rsidRPr="00814A54" w:rsidRDefault="008E2BCA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E217EC8" w14:textId="77777777" w:rsidR="008E2BCA" w:rsidRPr="00814A54" w:rsidRDefault="008E2BCA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609AB4D" w14:textId="77777777" w:rsidR="008E2BCA" w:rsidRPr="00814A54" w:rsidRDefault="008E2BCA" w:rsidP="00814A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สำหรับงวดสามเดือนสิ้นสุดวันที่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256</w:t>
    </w:r>
    <w:r>
      <w:rPr>
        <w:rFonts w:ascii="Angsana New" w:hAnsi="Angsana New" w:cs="Angsana New"/>
        <w:bCs/>
        <w:sz w:val="32"/>
        <w:szCs w:val="32"/>
        <w:lang w:val="en-US" w:bidi="th-TH"/>
      </w:rPr>
      <w:t>9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6BFD9158" w14:textId="77777777" w:rsidR="008E2BCA" w:rsidRPr="001329D0" w:rsidRDefault="008E2BCA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06F0B" w14:textId="77777777" w:rsidR="00814A54" w:rsidRPr="00814A54" w:rsidRDefault="00814A54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A70E33E" w14:textId="77777777" w:rsidR="00814A54" w:rsidRPr="00814A54" w:rsidRDefault="00814A54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7CAB118" w14:textId="0A6B91E4" w:rsidR="00814A54" w:rsidRPr="00814A54" w:rsidRDefault="00814A54" w:rsidP="00814A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สำหรับงวดสามเดือนสิ้นสุดวันที่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CC302E"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CC302E"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256</w:t>
    </w:r>
    <w:r w:rsidR="00CC302E">
      <w:rPr>
        <w:rFonts w:ascii="Angsana New" w:hAnsi="Angsana New" w:cs="Angsana New"/>
        <w:bCs/>
        <w:sz w:val="32"/>
        <w:szCs w:val="32"/>
        <w:lang w:val="en-US" w:bidi="th-TH"/>
      </w:rPr>
      <w:t>9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6F173AEE" w14:textId="77777777" w:rsidR="00045B47" w:rsidRPr="001329D0" w:rsidRDefault="00045B47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2BDE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5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55C90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4FFF"/>
    <w:multiLevelType w:val="hybridMultilevel"/>
    <w:tmpl w:val="8016650A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4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83B44E4"/>
    <w:multiLevelType w:val="hybridMultilevel"/>
    <w:tmpl w:val="3910AD2A"/>
    <w:lvl w:ilvl="0" w:tplc="3F40EB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3"/>
  </w:num>
  <w:num w:numId="2" w16cid:durableId="687605371">
    <w:abstractNumId w:val="30"/>
  </w:num>
  <w:num w:numId="3" w16cid:durableId="104472513">
    <w:abstractNumId w:val="23"/>
  </w:num>
  <w:num w:numId="4" w16cid:durableId="1187712035">
    <w:abstractNumId w:val="16"/>
  </w:num>
  <w:num w:numId="5" w16cid:durableId="1933278340">
    <w:abstractNumId w:val="21"/>
  </w:num>
  <w:num w:numId="6" w16cid:durableId="1021470231">
    <w:abstractNumId w:val="17"/>
  </w:num>
  <w:num w:numId="7" w16cid:durableId="414743987">
    <w:abstractNumId w:val="3"/>
  </w:num>
  <w:num w:numId="8" w16cid:durableId="1426999370">
    <w:abstractNumId w:val="28"/>
  </w:num>
  <w:num w:numId="9" w16cid:durableId="1849639455">
    <w:abstractNumId w:val="10"/>
  </w:num>
  <w:num w:numId="10" w16cid:durableId="847990175">
    <w:abstractNumId w:val="5"/>
  </w:num>
  <w:num w:numId="11" w16cid:durableId="1502505028">
    <w:abstractNumId w:val="24"/>
  </w:num>
  <w:num w:numId="12" w16cid:durableId="757676651">
    <w:abstractNumId w:val="18"/>
  </w:num>
  <w:num w:numId="13" w16cid:durableId="2087417103">
    <w:abstractNumId w:val="27"/>
  </w:num>
  <w:num w:numId="14" w16cid:durableId="1985768029">
    <w:abstractNumId w:val="1"/>
  </w:num>
  <w:num w:numId="15" w16cid:durableId="1301038397">
    <w:abstractNumId w:val="19"/>
  </w:num>
  <w:num w:numId="16" w16cid:durableId="1118529279">
    <w:abstractNumId w:val="15"/>
  </w:num>
  <w:num w:numId="17" w16cid:durableId="245698112">
    <w:abstractNumId w:val="11"/>
  </w:num>
  <w:num w:numId="18" w16cid:durableId="1750807290">
    <w:abstractNumId w:val="0"/>
  </w:num>
  <w:num w:numId="19" w16cid:durableId="1581327804">
    <w:abstractNumId w:val="31"/>
  </w:num>
  <w:num w:numId="20" w16cid:durableId="287930287">
    <w:abstractNumId w:val="33"/>
  </w:num>
  <w:num w:numId="21" w16cid:durableId="780147758">
    <w:abstractNumId w:val="9"/>
  </w:num>
  <w:num w:numId="22" w16cid:durableId="947468887">
    <w:abstractNumId w:val="2"/>
  </w:num>
  <w:num w:numId="23" w16cid:durableId="2082482144">
    <w:abstractNumId w:val="25"/>
  </w:num>
  <w:num w:numId="24" w16cid:durableId="2082172448">
    <w:abstractNumId w:val="6"/>
  </w:num>
  <w:num w:numId="25" w16cid:durableId="1819180686">
    <w:abstractNumId w:val="7"/>
  </w:num>
  <w:num w:numId="26" w16cid:durableId="670331879">
    <w:abstractNumId w:val="12"/>
  </w:num>
  <w:num w:numId="27" w16cid:durableId="2128575318">
    <w:abstractNumId w:val="26"/>
  </w:num>
  <w:num w:numId="28" w16cid:durableId="1713964438">
    <w:abstractNumId w:val="29"/>
  </w:num>
  <w:num w:numId="29" w16cid:durableId="662974845">
    <w:abstractNumId w:val="22"/>
  </w:num>
  <w:num w:numId="30" w16cid:durableId="2038237217">
    <w:abstractNumId w:val="8"/>
  </w:num>
  <w:num w:numId="31" w16cid:durableId="1140340183">
    <w:abstractNumId w:val="14"/>
  </w:num>
  <w:num w:numId="32" w16cid:durableId="818229775">
    <w:abstractNumId w:val="4"/>
  </w:num>
  <w:num w:numId="33" w16cid:durableId="1520123172">
    <w:abstractNumId w:val="20"/>
  </w:num>
  <w:num w:numId="34" w16cid:durableId="1424840109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789"/>
    <w:rsid w:val="00000905"/>
    <w:rsid w:val="00000B80"/>
    <w:rsid w:val="00000BA8"/>
    <w:rsid w:val="00000F14"/>
    <w:rsid w:val="00001087"/>
    <w:rsid w:val="00001864"/>
    <w:rsid w:val="00001ED3"/>
    <w:rsid w:val="00002441"/>
    <w:rsid w:val="00002468"/>
    <w:rsid w:val="00002573"/>
    <w:rsid w:val="000025C2"/>
    <w:rsid w:val="0000294F"/>
    <w:rsid w:val="00002B68"/>
    <w:rsid w:val="00002C37"/>
    <w:rsid w:val="00002E91"/>
    <w:rsid w:val="000036BD"/>
    <w:rsid w:val="000039A4"/>
    <w:rsid w:val="00003BE1"/>
    <w:rsid w:val="000043CE"/>
    <w:rsid w:val="0000466D"/>
    <w:rsid w:val="00004A8B"/>
    <w:rsid w:val="00005179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047"/>
    <w:rsid w:val="00010A8C"/>
    <w:rsid w:val="00010AA7"/>
    <w:rsid w:val="00010BB0"/>
    <w:rsid w:val="00010F8C"/>
    <w:rsid w:val="0001102F"/>
    <w:rsid w:val="000117DE"/>
    <w:rsid w:val="0001192B"/>
    <w:rsid w:val="00011EAE"/>
    <w:rsid w:val="00012650"/>
    <w:rsid w:val="00012937"/>
    <w:rsid w:val="00012A82"/>
    <w:rsid w:val="00012B5D"/>
    <w:rsid w:val="00012C18"/>
    <w:rsid w:val="00012C30"/>
    <w:rsid w:val="00012C59"/>
    <w:rsid w:val="00012ECB"/>
    <w:rsid w:val="00012F5F"/>
    <w:rsid w:val="000132DF"/>
    <w:rsid w:val="000135CB"/>
    <w:rsid w:val="000138FD"/>
    <w:rsid w:val="00013AE9"/>
    <w:rsid w:val="00013B43"/>
    <w:rsid w:val="00014B1E"/>
    <w:rsid w:val="00014BA8"/>
    <w:rsid w:val="00014D23"/>
    <w:rsid w:val="00015508"/>
    <w:rsid w:val="00015C0C"/>
    <w:rsid w:val="00015C52"/>
    <w:rsid w:val="00015CFE"/>
    <w:rsid w:val="00015FE4"/>
    <w:rsid w:val="0001635A"/>
    <w:rsid w:val="00016540"/>
    <w:rsid w:val="00016898"/>
    <w:rsid w:val="00017923"/>
    <w:rsid w:val="000202DC"/>
    <w:rsid w:val="0002055E"/>
    <w:rsid w:val="00020B60"/>
    <w:rsid w:val="00020D94"/>
    <w:rsid w:val="00020FF4"/>
    <w:rsid w:val="000215A2"/>
    <w:rsid w:val="000217B9"/>
    <w:rsid w:val="000219C0"/>
    <w:rsid w:val="00021ABD"/>
    <w:rsid w:val="00021C32"/>
    <w:rsid w:val="00021F9D"/>
    <w:rsid w:val="000224D3"/>
    <w:rsid w:val="00022DC5"/>
    <w:rsid w:val="00023046"/>
    <w:rsid w:val="000231B4"/>
    <w:rsid w:val="00023213"/>
    <w:rsid w:val="00023605"/>
    <w:rsid w:val="00023617"/>
    <w:rsid w:val="0002381F"/>
    <w:rsid w:val="00023831"/>
    <w:rsid w:val="000239C4"/>
    <w:rsid w:val="00023AC2"/>
    <w:rsid w:val="00023BB2"/>
    <w:rsid w:val="00023BEB"/>
    <w:rsid w:val="00023CE6"/>
    <w:rsid w:val="00024D7C"/>
    <w:rsid w:val="00024DE7"/>
    <w:rsid w:val="00024EFC"/>
    <w:rsid w:val="00025843"/>
    <w:rsid w:val="00025C27"/>
    <w:rsid w:val="00026042"/>
    <w:rsid w:val="00026088"/>
    <w:rsid w:val="00026596"/>
    <w:rsid w:val="00026598"/>
    <w:rsid w:val="0002659A"/>
    <w:rsid w:val="0002666D"/>
    <w:rsid w:val="00026AB8"/>
    <w:rsid w:val="00027430"/>
    <w:rsid w:val="00027515"/>
    <w:rsid w:val="00027A2F"/>
    <w:rsid w:val="00027DF3"/>
    <w:rsid w:val="000300CD"/>
    <w:rsid w:val="000301B2"/>
    <w:rsid w:val="00030ACB"/>
    <w:rsid w:val="00030C0D"/>
    <w:rsid w:val="00030C78"/>
    <w:rsid w:val="00030E69"/>
    <w:rsid w:val="00031241"/>
    <w:rsid w:val="000314F0"/>
    <w:rsid w:val="00031815"/>
    <w:rsid w:val="00031E92"/>
    <w:rsid w:val="00031F54"/>
    <w:rsid w:val="00032085"/>
    <w:rsid w:val="0003233F"/>
    <w:rsid w:val="00032976"/>
    <w:rsid w:val="00032A02"/>
    <w:rsid w:val="00032C5E"/>
    <w:rsid w:val="00032D7D"/>
    <w:rsid w:val="00032F78"/>
    <w:rsid w:val="00033141"/>
    <w:rsid w:val="00033568"/>
    <w:rsid w:val="0003375D"/>
    <w:rsid w:val="0003377F"/>
    <w:rsid w:val="000338AF"/>
    <w:rsid w:val="00033A17"/>
    <w:rsid w:val="00033C52"/>
    <w:rsid w:val="00033CBA"/>
    <w:rsid w:val="00033D0B"/>
    <w:rsid w:val="00033EFB"/>
    <w:rsid w:val="00033F2A"/>
    <w:rsid w:val="00034465"/>
    <w:rsid w:val="000346AA"/>
    <w:rsid w:val="0003494A"/>
    <w:rsid w:val="00034A56"/>
    <w:rsid w:val="0003505B"/>
    <w:rsid w:val="000351AC"/>
    <w:rsid w:val="0003534E"/>
    <w:rsid w:val="00035917"/>
    <w:rsid w:val="000359AD"/>
    <w:rsid w:val="00035A15"/>
    <w:rsid w:val="00035B91"/>
    <w:rsid w:val="00035CBC"/>
    <w:rsid w:val="00035D27"/>
    <w:rsid w:val="000361E5"/>
    <w:rsid w:val="000363AB"/>
    <w:rsid w:val="00036675"/>
    <w:rsid w:val="0003684B"/>
    <w:rsid w:val="00036C6A"/>
    <w:rsid w:val="0003741C"/>
    <w:rsid w:val="000376BA"/>
    <w:rsid w:val="000378C6"/>
    <w:rsid w:val="00037C22"/>
    <w:rsid w:val="0004051A"/>
    <w:rsid w:val="000405D3"/>
    <w:rsid w:val="00040B63"/>
    <w:rsid w:val="0004120C"/>
    <w:rsid w:val="000414C9"/>
    <w:rsid w:val="0004176A"/>
    <w:rsid w:val="00041F55"/>
    <w:rsid w:val="00042371"/>
    <w:rsid w:val="000423BD"/>
    <w:rsid w:val="000427CC"/>
    <w:rsid w:val="00042F74"/>
    <w:rsid w:val="0004314C"/>
    <w:rsid w:val="000434F1"/>
    <w:rsid w:val="0004404F"/>
    <w:rsid w:val="00044057"/>
    <w:rsid w:val="00044CAA"/>
    <w:rsid w:val="00044FC3"/>
    <w:rsid w:val="00044FDB"/>
    <w:rsid w:val="0004509B"/>
    <w:rsid w:val="00045329"/>
    <w:rsid w:val="0004557F"/>
    <w:rsid w:val="000459EF"/>
    <w:rsid w:val="00045B47"/>
    <w:rsid w:val="00045C50"/>
    <w:rsid w:val="00045ECF"/>
    <w:rsid w:val="00045F5C"/>
    <w:rsid w:val="000460CE"/>
    <w:rsid w:val="00046426"/>
    <w:rsid w:val="0004645F"/>
    <w:rsid w:val="00046640"/>
    <w:rsid w:val="000467E6"/>
    <w:rsid w:val="00046B70"/>
    <w:rsid w:val="00046C04"/>
    <w:rsid w:val="00046E92"/>
    <w:rsid w:val="00047840"/>
    <w:rsid w:val="00047EA3"/>
    <w:rsid w:val="00050012"/>
    <w:rsid w:val="0005011B"/>
    <w:rsid w:val="00050333"/>
    <w:rsid w:val="00050528"/>
    <w:rsid w:val="00050922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336A"/>
    <w:rsid w:val="000535C9"/>
    <w:rsid w:val="000538BB"/>
    <w:rsid w:val="00053EA3"/>
    <w:rsid w:val="00054018"/>
    <w:rsid w:val="00054218"/>
    <w:rsid w:val="000543CB"/>
    <w:rsid w:val="00054433"/>
    <w:rsid w:val="00054C27"/>
    <w:rsid w:val="00054F23"/>
    <w:rsid w:val="0005500A"/>
    <w:rsid w:val="0005542F"/>
    <w:rsid w:val="00055441"/>
    <w:rsid w:val="00055743"/>
    <w:rsid w:val="000558C4"/>
    <w:rsid w:val="00055986"/>
    <w:rsid w:val="00055AF0"/>
    <w:rsid w:val="00056274"/>
    <w:rsid w:val="000562A8"/>
    <w:rsid w:val="0005632A"/>
    <w:rsid w:val="000568FA"/>
    <w:rsid w:val="00056A14"/>
    <w:rsid w:val="000570AA"/>
    <w:rsid w:val="000570C0"/>
    <w:rsid w:val="0005787A"/>
    <w:rsid w:val="00057C4F"/>
    <w:rsid w:val="00057C50"/>
    <w:rsid w:val="000605A6"/>
    <w:rsid w:val="0006085E"/>
    <w:rsid w:val="00060B9E"/>
    <w:rsid w:val="00060D4B"/>
    <w:rsid w:val="00060E2A"/>
    <w:rsid w:val="00060F77"/>
    <w:rsid w:val="00061250"/>
    <w:rsid w:val="000612C5"/>
    <w:rsid w:val="00061A80"/>
    <w:rsid w:val="000624A5"/>
    <w:rsid w:val="000626F8"/>
    <w:rsid w:val="0006276B"/>
    <w:rsid w:val="00062868"/>
    <w:rsid w:val="00062C4B"/>
    <w:rsid w:val="00062CD5"/>
    <w:rsid w:val="00062FAE"/>
    <w:rsid w:val="00062FBD"/>
    <w:rsid w:val="0006310B"/>
    <w:rsid w:val="00063281"/>
    <w:rsid w:val="00063530"/>
    <w:rsid w:val="00063B6B"/>
    <w:rsid w:val="00063C95"/>
    <w:rsid w:val="00064867"/>
    <w:rsid w:val="00064AD3"/>
    <w:rsid w:val="000650FE"/>
    <w:rsid w:val="00065287"/>
    <w:rsid w:val="000652EC"/>
    <w:rsid w:val="00065591"/>
    <w:rsid w:val="000656AE"/>
    <w:rsid w:val="00066174"/>
    <w:rsid w:val="000663D3"/>
    <w:rsid w:val="00066524"/>
    <w:rsid w:val="00067376"/>
    <w:rsid w:val="000675C1"/>
    <w:rsid w:val="0006771F"/>
    <w:rsid w:val="0006775C"/>
    <w:rsid w:val="000678BB"/>
    <w:rsid w:val="00067A00"/>
    <w:rsid w:val="000701EB"/>
    <w:rsid w:val="00070456"/>
    <w:rsid w:val="000706A9"/>
    <w:rsid w:val="0007078C"/>
    <w:rsid w:val="000708DC"/>
    <w:rsid w:val="00070A79"/>
    <w:rsid w:val="00070C05"/>
    <w:rsid w:val="00070D48"/>
    <w:rsid w:val="000711F9"/>
    <w:rsid w:val="00071802"/>
    <w:rsid w:val="00071BA8"/>
    <w:rsid w:val="00071E82"/>
    <w:rsid w:val="00071FC1"/>
    <w:rsid w:val="0007352D"/>
    <w:rsid w:val="00073622"/>
    <w:rsid w:val="00073C33"/>
    <w:rsid w:val="00073E81"/>
    <w:rsid w:val="000742DC"/>
    <w:rsid w:val="00074350"/>
    <w:rsid w:val="00074FF9"/>
    <w:rsid w:val="0007511F"/>
    <w:rsid w:val="00075166"/>
    <w:rsid w:val="0007529E"/>
    <w:rsid w:val="00075CB0"/>
    <w:rsid w:val="00075E4B"/>
    <w:rsid w:val="0007638B"/>
    <w:rsid w:val="00076F03"/>
    <w:rsid w:val="00076F2A"/>
    <w:rsid w:val="00076F30"/>
    <w:rsid w:val="00076F7C"/>
    <w:rsid w:val="000771FE"/>
    <w:rsid w:val="000773F2"/>
    <w:rsid w:val="0008030F"/>
    <w:rsid w:val="00080B79"/>
    <w:rsid w:val="00080CDF"/>
    <w:rsid w:val="00080DC1"/>
    <w:rsid w:val="00080FE5"/>
    <w:rsid w:val="0008142F"/>
    <w:rsid w:val="00081555"/>
    <w:rsid w:val="00081591"/>
    <w:rsid w:val="000816EC"/>
    <w:rsid w:val="0008199C"/>
    <w:rsid w:val="00081A72"/>
    <w:rsid w:val="00081DBB"/>
    <w:rsid w:val="000822B7"/>
    <w:rsid w:val="000822FF"/>
    <w:rsid w:val="00082611"/>
    <w:rsid w:val="00082A6A"/>
    <w:rsid w:val="00082D48"/>
    <w:rsid w:val="00082DF1"/>
    <w:rsid w:val="00082F2B"/>
    <w:rsid w:val="00083017"/>
    <w:rsid w:val="000830CE"/>
    <w:rsid w:val="00083687"/>
    <w:rsid w:val="00083A6A"/>
    <w:rsid w:val="00084E22"/>
    <w:rsid w:val="0008506A"/>
    <w:rsid w:val="00085076"/>
    <w:rsid w:val="000850EF"/>
    <w:rsid w:val="00085292"/>
    <w:rsid w:val="000852B8"/>
    <w:rsid w:val="00085305"/>
    <w:rsid w:val="00085E4E"/>
    <w:rsid w:val="00085EAB"/>
    <w:rsid w:val="00085EDA"/>
    <w:rsid w:val="000862B6"/>
    <w:rsid w:val="00086443"/>
    <w:rsid w:val="000868D6"/>
    <w:rsid w:val="00086C7E"/>
    <w:rsid w:val="00086E06"/>
    <w:rsid w:val="000873A0"/>
    <w:rsid w:val="000877D4"/>
    <w:rsid w:val="00087868"/>
    <w:rsid w:val="00087870"/>
    <w:rsid w:val="000901E2"/>
    <w:rsid w:val="00090399"/>
    <w:rsid w:val="00090E3F"/>
    <w:rsid w:val="00090F87"/>
    <w:rsid w:val="0009177C"/>
    <w:rsid w:val="00091929"/>
    <w:rsid w:val="000919B8"/>
    <w:rsid w:val="000920AD"/>
    <w:rsid w:val="00092224"/>
    <w:rsid w:val="00092970"/>
    <w:rsid w:val="00093052"/>
    <w:rsid w:val="000937D7"/>
    <w:rsid w:val="00093C9D"/>
    <w:rsid w:val="00093D47"/>
    <w:rsid w:val="00093E5B"/>
    <w:rsid w:val="00093E95"/>
    <w:rsid w:val="00094104"/>
    <w:rsid w:val="0009552F"/>
    <w:rsid w:val="000959C3"/>
    <w:rsid w:val="00095D8A"/>
    <w:rsid w:val="00095FBA"/>
    <w:rsid w:val="0009619D"/>
    <w:rsid w:val="0009624C"/>
    <w:rsid w:val="00096AC7"/>
    <w:rsid w:val="00097002"/>
    <w:rsid w:val="0009721D"/>
    <w:rsid w:val="00097394"/>
    <w:rsid w:val="000977BD"/>
    <w:rsid w:val="0009787E"/>
    <w:rsid w:val="000978EF"/>
    <w:rsid w:val="00097CD1"/>
    <w:rsid w:val="00097CE6"/>
    <w:rsid w:val="000A03B9"/>
    <w:rsid w:val="000A0406"/>
    <w:rsid w:val="000A0687"/>
    <w:rsid w:val="000A078A"/>
    <w:rsid w:val="000A093F"/>
    <w:rsid w:val="000A09AD"/>
    <w:rsid w:val="000A09ED"/>
    <w:rsid w:val="000A0B46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471"/>
    <w:rsid w:val="000A2FC1"/>
    <w:rsid w:val="000A3248"/>
    <w:rsid w:val="000A37E0"/>
    <w:rsid w:val="000A3A33"/>
    <w:rsid w:val="000A3A6F"/>
    <w:rsid w:val="000A3BA3"/>
    <w:rsid w:val="000A427C"/>
    <w:rsid w:val="000A42C6"/>
    <w:rsid w:val="000A43CC"/>
    <w:rsid w:val="000A458E"/>
    <w:rsid w:val="000A4C41"/>
    <w:rsid w:val="000A4FB1"/>
    <w:rsid w:val="000A5073"/>
    <w:rsid w:val="000A551F"/>
    <w:rsid w:val="000A651B"/>
    <w:rsid w:val="000A66B9"/>
    <w:rsid w:val="000A6923"/>
    <w:rsid w:val="000A6B3C"/>
    <w:rsid w:val="000A6B76"/>
    <w:rsid w:val="000A7117"/>
    <w:rsid w:val="000A78E1"/>
    <w:rsid w:val="000A7BA6"/>
    <w:rsid w:val="000A7C14"/>
    <w:rsid w:val="000B0B2E"/>
    <w:rsid w:val="000B0D32"/>
    <w:rsid w:val="000B142E"/>
    <w:rsid w:val="000B16E6"/>
    <w:rsid w:val="000B1A9F"/>
    <w:rsid w:val="000B1B8E"/>
    <w:rsid w:val="000B1E8F"/>
    <w:rsid w:val="000B2026"/>
    <w:rsid w:val="000B206F"/>
    <w:rsid w:val="000B2240"/>
    <w:rsid w:val="000B29B4"/>
    <w:rsid w:val="000B2D54"/>
    <w:rsid w:val="000B2FC5"/>
    <w:rsid w:val="000B3077"/>
    <w:rsid w:val="000B3383"/>
    <w:rsid w:val="000B33FE"/>
    <w:rsid w:val="000B369A"/>
    <w:rsid w:val="000B37BB"/>
    <w:rsid w:val="000B39BC"/>
    <w:rsid w:val="000B4486"/>
    <w:rsid w:val="000B46EA"/>
    <w:rsid w:val="000B4D08"/>
    <w:rsid w:val="000B50BA"/>
    <w:rsid w:val="000B5133"/>
    <w:rsid w:val="000B549E"/>
    <w:rsid w:val="000B58B9"/>
    <w:rsid w:val="000B5BFD"/>
    <w:rsid w:val="000B5D78"/>
    <w:rsid w:val="000B5E6A"/>
    <w:rsid w:val="000B5F29"/>
    <w:rsid w:val="000B5F60"/>
    <w:rsid w:val="000B61C0"/>
    <w:rsid w:val="000B65F2"/>
    <w:rsid w:val="000B6C82"/>
    <w:rsid w:val="000B6E9D"/>
    <w:rsid w:val="000B6EB0"/>
    <w:rsid w:val="000B77AA"/>
    <w:rsid w:val="000C00BB"/>
    <w:rsid w:val="000C05C6"/>
    <w:rsid w:val="000C12C2"/>
    <w:rsid w:val="000C173F"/>
    <w:rsid w:val="000C17BC"/>
    <w:rsid w:val="000C1F3C"/>
    <w:rsid w:val="000C2256"/>
    <w:rsid w:val="000C2C72"/>
    <w:rsid w:val="000C3401"/>
    <w:rsid w:val="000C35AC"/>
    <w:rsid w:val="000C3FE3"/>
    <w:rsid w:val="000C43C0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AAA"/>
    <w:rsid w:val="000C6B3B"/>
    <w:rsid w:val="000C6DF3"/>
    <w:rsid w:val="000C74BA"/>
    <w:rsid w:val="000C77E0"/>
    <w:rsid w:val="000C7F31"/>
    <w:rsid w:val="000D0049"/>
    <w:rsid w:val="000D00FF"/>
    <w:rsid w:val="000D028B"/>
    <w:rsid w:val="000D03F9"/>
    <w:rsid w:val="000D0852"/>
    <w:rsid w:val="000D0DB4"/>
    <w:rsid w:val="000D22E0"/>
    <w:rsid w:val="000D2476"/>
    <w:rsid w:val="000D28EA"/>
    <w:rsid w:val="000D2AD0"/>
    <w:rsid w:val="000D2E2D"/>
    <w:rsid w:val="000D2E49"/>
    <w:rsid w:val="000D2F04"/>
    <w:rsid w:val="000D392B"/>
    <w:rsid w:val="000D3B78"/>
    <w:rsid w:val="000D3D86"/>
    <w:rsid w:val="000D3F3E"/>
    <w:rsid w:val="000D4239"/>
    <w:rsid w:val="000D45FA"/>
    <w:rsid w:val="000D4AED"/>
    <w:rsid w:val="000D4B18"/>
    <w:rsid w:val="000D50FD"/>
    <w:rsid w:val="000D54D4"/>
    <w:rsid w:val="000D5840"/>
    <w:rsid w:val="000D64D7"/>
    <w:rsid w:val="000D6696"/>
    <w:rsid w:val="000D67F3"/>
    <w:rsid w:val="000D6971"/>
    <w:rsid w:val="000D6EA7"/>
    <w:rsid w:val="000D6F11"/>
    <w:rsid w:val="000D79A7"/>
    <w:rsid w:val="000D79F6"/>
    <w:rsid w:val="000E078D"/>
    <w:rsid w:val="000E07F3"/>
    <w:rsid w:val="000E0D2F"/>
    <w:rsid w:val="000E16FC"/>
    <w:rsid w:val="000E1DC0"/>
    <w:rsid w:val="000E23DC"/>
    <w:rsid w:val="000E276F"/>
    <w:rsid w:val="000E28AB"/>
    <w:rsid w:val="000E314F"/>
    <w:rsid w:val="000E31BB"/>
    <w:rsid w:val="000E32D5"/>
    <w:rsid w:val="000E331F"/>
    <w:rsid w:val="000E3A83"/>
    <w:rsid w:val="000E3BD6"/>
    <w:rsid w:val="000E4043"/>
    <w:rsid w:val="000E40CA"/>
    <w:rsid w:val="000E42B9"/>
    <w:rsid w:val="000E48AD"/>
    <w:rsid w:val="000E48F0"/>
    <w:rsid w:val="000E50AE"/>
    <w:rsid w:val="000E535B"/>
    <w:rsid w:val="000E56A3"/>
    <w:rsid w:val="000E56C6"/>
    <w:rsid w:val="000E5748"/>
    <w:rsid w:val="000E5A65"/>
    <w:rsid w:val="000E5AD2"/>
    <w:rsid w:val="000E5E91"/>
    <w:rsid w:val="000E611E"/>
    <w:rsid w:val="000E6788"/>
    <w:rsid w:val="000E69E5"/>
    <w:rsid w:val="000E778C"/>
    <w:rsid w:val="000E7AEB"/>
    <w:rsid w:val="000E7B65"/>
    <w:rsid w:val="000E7D1B"/>
    <w:rsid w:val="000E7DC5"/>
    <w:rsid w:val="000F0134"/>
    <w:rsid w:val="000F0202"/>
    <w:rsid w:val="000F0251"/>
    <w:rsid w:val="000F0307"/>
    <w:rsid w:val="000F0B42"/>
    <w:rsid w:val="000F0E53"/>
    <w:rsid w:val="000F2500"/>
    <w:rsid w:val="000F28FE"/>
    <w:rsid w:val="000F2A44"/>
    <w:rsid w:val="000F30BE"/>
    <w:rsid w:val="000F3282"/>
    <w:rsid w:val="000F370F"/>
    <w:rsid w:val="000F3ADC"/>
    <w:rsid w:val="000F3B20"/>
    <w:rsid w:val="000F3DB4"/>
    <w:rsid w:val="000F3E2C"/>
    <w:rsid w:val="000F440F"/>
    <w:rsid w:val="000F44E4"/>
    <w:rsid w:val="000F4572"/>
    <w:rsid w:val="000F4AD1"/>
    <w:rsid w:val="000F4B93"/>
    <w:rsid w:val="000F5233"/>
    <w:rsid w:val="000F5B03"/>
    <w:rsid w:val="000F5B95"/>
    <w:rsid w:val="000F5C3B"/>
    <w:rsid w:val="000F5F01"/>
    <w:rsid w:val="000F60C0"/>
    <w:rsid w:val="000F6C1E"/>
    <w:rsid w:val="000F6ED9"/>
    <w:rsid w:val="000F704C"/>
    <w:rsid w:val="000F707C"/>
    <w:rsid w:val="000F72D9"/>
    <w:rsid w:val="000F7DB6"/>
    <w:rsid w:val="001000FB"/>
    <w:rsid w:val="00100105"/>
    <w:rsid w:val="00100142"/>
    <w:rsid w:val="001001B9"/>
    <w:rsid w:val="00100315"/>
    <w:rsid w:val="001004E8"/>
    <w:rsid w:val="001005EE"/>
    <w:rsid w:val="00100C2A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962"/>
    <w:rsid w:val="00102C92"/>
    <w:rsid w:val="00102D26"/>
    <w:rsid w:val="00102ECA"/>
    <w:rsid w:val="00102F55"/>
    <w:rsid w:val="00102F68"/>
    <w:rsid w:val="001032C9"/>
    <w:rsid w:val="00103674"/>
    <w:rsid w:val="00103854"/>
    <w:rsid w:val="00103A36"/>
    <w:rsid w:val="00103A52"/>
    <w:rsid w:val="00103A75"/>
    <w:rsid w:val="00103B16"/>
    <w:rsid w:val="00103E02"/>
    <w:rsid w:val="00103EBA"/>
    <w:rsid w:val="001045F0"/>
    <w:rsid w:val="00104663"/>
    <w:rsid w:val="00104729"/>
    <w:rsid w:val="00104791"/>
    <w:rsid w:val="00104996"/>
    <w:rsid w:val="00104A79"/>
    <w:rsid w:val="00104AE3"/>
    <w:rsid w:val="0010536F"/>
    <w:rsid w:val="00106140"/>
    <w:rsid w:val="00106262"/>
    <w:rsid w:val="0010665B"/>
    <w:rsid w:val="00106B2D"/>
    <w:rsid w:val="00106BFB"/>
    <w:rsid w:val="001071F8"/>
    <w:rsid w:val="0010771F"/>
    <w:rsid w:val="001077C8"/>
    <w:rsid w:val="00107E13"/>
    <w:rsid w:val="001101AC"/>
    <w:rsid w:val="0011034B"/>
    <w:rsid w:val="00110378"/>
    <w:rsid w:val="001108FA"/>
    <w:rsid w:val="00110A28"/>
    <w:rsid w:val="00110AC6"/>
    <w:rsid w:val="00110E82"/>
    <w:rsid w:val="00111750"/>
    <w:rsid w:val="00112282"/>
    <w:rsid w:val="0011238A"/>
    <w:rsid w:val="0011240E"/>
    <w:rsid w:val="00112626"/>
    <w:rsid w:val="00112A77"/>
    <w:rsid w:val="00112B71"/>
    <w:rsid w:val="00112CE9"/>
    <w:rsid w:val="00113047"/>
    <w:rsid w:val="00113E2D"/>
    <w:rsid w:val="00113FF0"/>
    <w:rsid w:val="0011461A"/>
    <w:rsid w:val="00114D15"/>
    <w:rsid w:val="00114F77"/>
    <w:rsid w:val="001153D7"/>
    <w:rsid w:val="00115869"/>
    <w:rsid w:val="0011605B"/>
    <w:rsid w:val="001162CF"/>
    <w:rsid w:val="001162D5"/>
    <w:rsid w:val="00116967"/>
    <w:rsid w:val="001169FE"/>
    <w:rsid w:val="00116C37"/>
    <w:rsid w:val="00116EC2"/>
    <w:rsid w:val="00116FD4"/>
    <w:rsid w:val="00117024"/>
    <w:rsid w:val="001174BF"/>
    <w:rsid w:val="00117B04"/>
    <w:rsid w:val="00117B7C"/>
    <w:rsid w:val="00117BF0"/>
    <w:rsid w:val="001203E0"/>
    <w:rsid w:val="00120624"/>
    <w:rsid w:val="0012094F"/>
    <w:rsid w:val="00120998"/>
    <w:rsid w:val="00120C4E"/>
    <w:rsid w:val="00120F29"/>
    <w:rsid w:val="001215C2"/>
    <w:rsid w:val="00121944"/>
    <w:rsid w:val="0012277D"/>
    <w:rsid w:val="00122D49"/>
    <w:rsid w:val="00122F28"/>
    <w:rsid w:val="00122FC5"/>
    <w:rsid w:val="0012316A"/>
    <w:rsid w:val="001237A0"/>
    <w:rsid w:val="00123B26"/>
    <w:rsid w:val="00123E80"/>
    <w:rsid w:val="00124000"/>
    <w:rsid w:val="0012416E"/>
    <w:rsid w:val="001242CE"/>
    <w:rsid w:val="001243EF"/>
    <w:rsid w:val="001245C4"/>
    <w:rsid w:val="00124763"/>
    <w:rsid w:val="001248B5"/>
    <w:rsid w:val="00124A8F"/>
    <w:rsid w:val="00124AD0"/>
    <w:rsid w:val="00124B9C"/>
    <w:rsid w:val="00124BEE"/>
    <w:rsid w:val="00124BF6"/>
    <w:rsid w:val="001250B3"/>
    <w:rsid w:val="001252BF"/>
    <w:rsid w:val="00125DD8"/>
    <w:rsid w:val="001263B4"/>
    <w:rsid w:val="00126563"/>
    <w:rsid w:val="001265FF"/>
    <w:rsid w:val="0012677B"/>
    <w:rsid w:val="00127469"/>
    <w:rsid w:val="00127715"/>
    <w:rsid w:val="00127798"/>
    <w:rsid w:val="00127931"/>
    <w:rsid w:val="00130947"/>
    <w:rsid w:val="00130E7D"/>
    <w:rsid w:val="00130F17"/>
    <w:rsid w:val="001311D3"/>
    <w:rsid w:val="001316FA"/>
    <w:rsid w:val="00131892"/>
    <w:rsid w:val="00131992"/>
    <w:rsid w:val="00131C3C"/>
    <w:rsid w:val="00131CE5"/>
    <w:rsid w:val="0013210B"/>
    <w:rsid w:val="001329D0"/>
    <w:rsid w:val="00132CDC"/>
    <w:rsid w:val="00132DF8"/>
    <w:rsid w:val="00132F57"/>
    <w:rsid w:val="001330AC"/>
    <w:rsid w:val="001337E5"/>
    <w:rsid w:val="00133A5D"/>
    <w:rsid w:val="00133A7E"/>
    <w:rsid w:val="00133B30"/>
    <w:rsid w:val="00133C4B"/>
    <w:rsid w:val="00133D78"/>
    <w:rsid w:val="0013445A"/>
    <w:rsid w:val="001346D4"/>
    <w:rsid w:val="00134BDD"/>
    <w:rsid w:val="00135402"/>
    <w:rsid w:val="00135634"/>
    <w:rsid w:val="00135919"/>
    <w:rsid w:val="00135AA3"/>
    <w:rsid w:val="00135C95"/>
    <w:rsid w:val="00136422"/>
    <w:rsid w:val="00136436"/>
    <w:rsid w:val="0013657B"/>
    <w:rsid w:val="00136658"/>
    <w:rsid w:val="001367DE"/>
    <w:rsid w:val="00136F11"/>
    <w:rsid w:val="0013717D"/>
    <w:rsid w:val="00137264"/>
    <w:rsid w:val="001378A2"/>
    <w:rsid w:val="00137B72"/>
    <w:rsid w:val="00137F71"/>
    <w:rsid w:val="00137FB1"/>
    <w:rsid w:val="001403AB"/>
    <w:rsid w:val="0014052C"/>
    <w:rsid w:val="00140B55"/>
    <w:rsid w:val="00140DAF"/>
    <w:rsid w:val="00140E71"/>
    <w:rsid w:val="00140E87"/>
    <w:rsid w:val="00141151"/>
    <w:rsid w:val="001414F5"/>
    <w:rsid w:val="00141549"/>
    <w:rsid w:val="00141722"/>
    <w:rsid w:val="00141738"/>
    <w:rsid w:val="00141FB4"/>
    <w:rsid w:val="001421FD"/>
    <w:rsid w:val="001422FE"/>
    <w:rsid w:val="001427E1"/>
    <w:rsid w:val="00142CB5"/>
    <w:rsid w:val="00142DD8"/>
    <w:rsid w:val="00142E27"/>
    <w:rsid w:val="00142F12"/>
    <w:rsid w:val="00143175"/>
    <w:rsid w:val="00143742"/>
    <w:rsid w:val="0014390D"/>
    <w:rsid w:val="00143955"/>
    <w:rsid w:val="00143A4F"/>
    <w:rsid w:val="00143F57"/>
    <w:rsid w:val="0014413A"/>
    <w:rsid w:val="001443F1"/>
    <w:rsid w:val="001446CE"/>
    <w:rsid w:val="00144C4A"/>
    <w:rsid w:val="00144CAE"/>
    <w:rsid w:val="00144DBF"/>
    <w:rsid w:val="0014500A"/>
    <w:rsid w:val="001450E6"/>
    <w:rsid w:val="00145251"/>
    <w:rsid w:val="00145462"/>
    <w:rsid w:val="00145551"/>
    <w:rsid w:val="00146071"/>
    <w:rsid w:val="00146747"/>
    <w:rsid w:val="00146CD3"/>
    <w:rsid w:val="0014704C"/>
    <w:rsid w:val="0014710C"/>
    <w:rsid w:val="00147216"/>
    <w:rsid w:val="00147369"/>
    <w:rsid w:val="00147620"/>
    <w:rsid w:val="001504CB"/>
    <w:rsid w:val="00150FDF"/>
    <w:rsid w:val="001515F1"/>
    <w:rsid w:val="00151879"/>
    <w:rsid w:val="00151925"/>
    <w:rsid w:val="00151A3D"/>
    <w:rsid w:val="00151AEC"/>
    <w:rsid w:val="00151CFC"/>
    <w:rsid w:val="00151E33"/>
    <w:rsid w:val="00152530"/>
    <w:rsid w:val="00152B33"/>
    <w:rsid w:val="00153159"/>
    <w:rsid w:val="0015350D"/>
    <w:rsid w:val="0015385C"/>
    <w:rsid w:val="00153920"/>
    <w:rsid w:val="0015395E"/>
    <w:rsid w:val="00153F25"/>
    <w:rsid w:val="00154129"/>
    <w:rsid w:val="00154186"/>
    <w:rsid w:val="001543ED"/>
    <w:rsid w:val="0015451C"/>
    <w:rsid w:val="00154B13"/>
    <w:rsid w:val="00154C4B"/>
    <w:rsid w:val="00154E2A"/>
    <w:rsid w:val="00154F16"/>
    <w:rsid w:val="00154FA7"/>
    <w:rsid w:val="0015506B"/>
    <w:rsid w:val="00155730"/>
    <w:rsid w:val="00156051"/>
    <w:rsid w:val="00156418"/>
    <w:rsid w:val="001564AF"/>
    <w:rsid w:val="00156B5E"/>
    <w:rsid w:val="0015762E"/>
    <w:rsid w:val="00157682"/>
    <w:rsid w:val="001576B2"/>
    <w:rsid w:val="00157D6E"/>
    <w:rsid w:val="00157E35"/>
    <w:rsid w:val="00157F75"/>
    <w:rsid w:val="001600C5"/>
    <w:rsid w:val="0016051A"/>
    <w:rsid w:val="001606ED"/>
    <w:rsid w:val="00160A0F"/>
    <w:rsid w:val="00160A5F"/>
    <w:rsid w:val="00161127"/>
    <w:rsid w:val="001612CE"/>
    <w:rsid w:val="00161AC9"/>
    <w:rsid w:val="00161E85"/>
    <w:rsid w:val="001620D1"/>
    <w:rsid w:val="001625C8"/>
    <w:rsid w:val="00162D56"/>
    <w:rsid w:val="00162E95"/>
    <w:rsid w:val="00163DBF"/>
    <w:rsid w:val="001640C3"/>
    <w:rsid w:val="00164287"/>
    <w:rsid w:val="0016454E"/>
    <w:rsid w:val="00164C90"/>
    <w:rsid w:val="00164D10"/>
    <w:rsid w:val="00165590"/>
    <w:rsid w:val="00165734"/>
    <w:rsid w:val="00165B67"/>
    <w:rsid w:val="00165F91"/>
    <w:rsid w:val="001665F7"/>
    <w:rsid w:val="001672BF"/>
    <w:rsid w:val="00167561"/>
    <w:rsid w:val="00167A90"/>
    <w:rsid w:val="00167BDA"/>
    <w:rsid w:val="00167D57"/>
    <w:rsid w:val="001700FD"/>
    <w:rsid w:val="001702B4"/>
    <w:rsid w:val="00170385"/>
    <w:rsid w:val="00170479"/>
    <w:rsid w:val="00170AC6"/>
    <w:rsid w:val="00170CB3"/>
    <w:rsid w:val="00170EB5"/>
    <w:rsid w:val="00170EDD"/>
    <w:rsid w:val="00170EE6"/>
    <w:rsid w:val="00170FD6"/>
    <w:rsid w:val="00170FEF"/>
    <w:rsid w:val="0017154B"/>
    <w:rsid w:val="00171787"/>
    <w:rsid w:val="00172081"/>
    <w:rsid w:val="001722BD"/>
    <w:rsid w:val="001722E3"/>
    <w:rsid w:val="00173742"/>
    <w:rsid w:val="001737E9"/>
    <w:rsid w:val="001737FC"/>
    <w:rsid w:val="0017389D"/>
    <w:rsid w:val="00173B48"/>
    <w:rsid w:val="0017439E"/>
    <w:rsid w:val="001743D6"/>
    <w:rsid w:val="0017487A"/>
    <w:rsid w:val="001751A8"/>
    <w:rsid w:val="00175725"/>
    <w:rsid w:val="00175A4E"/>
    <w:rsid w:val="00175B84"/>
    <w:rsid w:val="00175D57"/>
    <w:rsid w:val="00175D96"/>
    <w:rsid w:val="00175DF6"/>
    <w:rsid w:val="00176028"/>
    <w:rsid w:val="001760B5"/>
    <w:rsid w:val="001764AF"/>
    <w:rsid w:val="00176661"/>
    <w:rsid w:val="00176CC9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96A"/>
    <w:rsid w:val="00181B82"/>
    <w:rsid w:val="00181CD5"/>
    <w:rsid w:val="00181FFC"/>
    <w:rsid w:val="001826A8"/>
    <w:rsid w:val="001826D9"/>
    <w:rsid w:val="00182C4F"/>
    <w:rsid w:val="00183075"/>
    <w:rsid w:val="00183638"/>
    <w:rsid w:val="0018372E"/>
    <w:rsid w:val="00183B93"/>
    <w:rsid w:val="00183EE9"/>
    <w:rsid w:val="00183F00"/>
    <w:rsid w:val="001842EF"/>
    <w:rsid w:val="001845CF"/>
    <w:rsid w:val="00184C8F"/>
    <w:rsid w:val="00184D2A"/>
    <w:rsid w:val="001850D6"/>
    <w:rsid w:val="00185152"/>
    <w:rsid w:val="00185175"/>
    <w:rsid w:val="00185487"/>
    <w:rsid w:val="00185946"/>
    <w:rsid w:val="00185A95"/>
    <w:rsid w:val="00185AFD"/>
    <w:rsid w:val="00185B1A"/>
    <w:rsid w:val="00185F9D"/>
    <w:rsid w:val="00186020"/>
    <w:rsid w:val="00186090"/>
    <w:rsid w:val="001862DE"/>
    <w:rsid w:val="00186390"/>
    <w:rsid w:val="00186A96"/>
    <w:rsid w:val="00186BB6"/>
    <w:rsid w:val="00186E89"/>
    <w:rsid w:val="0018700C"/>
    <w:rsid w:val="0018700E"/>
    <w:rsid w:val="0018736E"/>
    <w:rsid w:val="00190107"/>
    <w:rsid w:val="0019029C"/>
    <w:rsid w:val="00190393"/>
    <w:rsid w:val="0019058B"/>
    <w:rsid w:val="001905D1"/>
    <w:rsid w:val="00190674"/>
    <w:rsid w:val="00190B6F"/>
    <w:rsid w:val="00190D53"/>
    <w:rsid w:val="00191050"/>
    <w:rsid w:val="00191132"/>
    <w:rsid w:val="00191A8E"/>
    <w:rsid w:val="00191B7A"/>
    <w:rsid w:val="001924E5"/>
    <w:rsid w:val="001930B9"/>
    <w:rsid w:val="0019386D"/>
    <w:rsid w:val="00193BFA"/>
    <w:rsid w:val="00193C0D"/>
    <w:rsid w:val="00194187"/>
    <w:rsid w:val="0019422C"/>
    <w:rsid w:val="0019425D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97917"/>
    <w:rsid w:val="00197E2B"/>
    <w:rsid w:val="001A07B7"/>
    <w:rsid w:val="001A0ED0"/>
    <w:rsid w:val="001A0FAD"/>
    <w:rsid w:val="001A11BE"/>
    <w:rsid w:val="001A165B"/>
    <w:rsid w:val="001A1727"/>
    <w:rsid w:val="001A179F"/>
    <w:rsid w:val="001A18E8"/>
    <w:rsid w:val="001A190C"/>
    <w:rsid w:val="001A1987"/>
    <w:rsid w:val="001A19D0"/>
    <w:rsid w:val="001A1E50"/>
    <w:rsid w:val="001A2406"/>
    <w:rsid w:val="001A2590"/>
    <w:rsid w:val="001A26CD"/>
    <w:rsid w:val="001A278B"/>
    <w:rsid w:val="001A2A86"/>
    <w:rsid w:val="001A2ABA"/>
    <w:rsid w:val="001A2BC0"/>
    <w:rsid w:val="001A3015"/>
    <w:rsid w:val="001A303B"/>
    <w:rsid w:val="001A365B"/>
    <w:rsid w:val="001A3718"/>
    <w:rsid w:val="001A3ADC"/>
    <w:rsid w:val="001A3B24"/>
    <w:rsid w:val="001A3B54"/>
    <w:rsid w:val="001A3CD8"/>
    <w:rsid w:val="001A410F"/>
    <w:rsid w:val="001A467E"/>
    <w:rsid w:val="001A46A9"/>
    <w:rsid w:val="001A4A8F"/>
    <w:rsid w:val="001A4BDB"/>
    <w:rsid w:val="001A4BF1"/>
    <w:rsid w:val="001A521E"/>
    <w:rsid w:val="001A5572"/>
    <w:rsid w:val="001A55BE"/>
    <w:rsid w:val="001A56FA"/>
    <w:rsid w:val="001A5806"/>
    <w:rsid w:val="001A5847"/>
    <w:rsid w:val="001A5873"/>
    <w:rsid w:val="001A5B6C"/>
    <w:rsid w:val="001A5D27"/>
    <w:rsid w:val="001A607E"/>
    <w:rsid w:val="001A611A"/>
    <w:rsid w:val="001A6292"/>
    <w:rsid w:val="001A63E4"/>
    <w:rsid w:val="001A65F1"/>
    <w:rsid w:val="001A6797"/>
    <w:rsid w:val="001A6C56"/>
    <w:rsid w:val="001A6CB1"/>
    <w:rsid w:val="001A72F1"/>
    <w:rsid w:val="001A7602"/>
    <w:rsid w:val="001A76B5"/>
    <w:rsid w:val="001A7CE0"/>
    <w:rsid w:val="001A7F00"/>
    <w:rsid w:val="001B0027"/>
    <w:rsid w:val="001B02A7"/>
    <w:rsid w:val="001B02FB"/>
    <w:rsid w:val="001B03FA"/>
    <w:rsid w:val="001B059B"/>
    <w:rsid w:val="001B0899"/>
    <w:rsid w:val="001B0FEC"/>
    <w:rsid w:val="001B130D"/>
    <w:rsid w:val="001B1A94"/>
    <w:rsid w:val="001B1C96"/>
    <w:rsid w:val="001B1E8F"/>
    <w:rsid w:val="001B24AE"/>
    <w:rsid w:val="001B280E"/>
    <w:rsid w:val="001B2937"/>
    <w:rsid w:val="001B2BDC"/>
    <w:rsid w:val="001B2D47"/>
    <w:rsid w:val="001B32C9"/>
    <w:rsid w:val="001B369B"/>
    <w:rsid w:val="001B3EC0"/>
    <w:rsid w:val="001B4273"/>
    <w:rsid w:val="001B4626"/>
    <w:rsid w:val="001B4A0D"/>
    <w:rsid w:val="001B4A1C"/>
    <w:rsid w:val="001B51E7"/>
    <w:rsid w:val="001B5374"/>
    <w:rsid w:val="001B592E"/>
    <w:rsid w:val="001B596D"/>
    <w:rsid w:val="001B5A26"/>
    <w:rsid w:val="001B5A9B"/>
    <w:rsid w:val="001B5B10"/>
    <w:rsid w:val="001B5CD9"/>
    <w:rsid w:val="001B6118"/>
    <w:rsid w:val="001B623A"/>
    <w:rsid w:val="001B6508"/>
    <w:rsid w:val="001B662B"/>
    <w:rsid w:val="001B6A05"/>
    <w:rsid w:val="001B708A"/>
    <w:rsid w:val="001B7500"/>
    <w:rsid w:val="001B7511"/>
    <w:rsid w:val="001B75F8"/>
    <w:rsid w:val="001B79EB"/>
    <w:rsid w:val="001C0076"/>
    <w:rsid w:val="001C020B"/>
    <w:rsid w:val="001C02CD"/>
    <w:rsid w:val="001C040F"/>
    <w:rsid w:val="001C0491"/>
    <w:rsid w:val="001C069E"/>
    <w:rsid w:val="001C09FB"/>
    <w:rsid w:val="001C0A57"/>
    <w:rsid w:val="001C0B32"/>
    <w:rsid w:val="001C0F74"/>
    <w:rsid w:val="001C0F7D"/>
    <w:rsid w:val="001C16C3"/>
    <w:rsid w:val="001C2269"/>
    <w:rsid w:val="001C2A2F"/>
    <w:rsid w:val="001C2C84"/>
    <w:rsid w:val="001C37AE"/>
    <w:rsid w:val="001C4174"/>
    <w:rsid w:val="001C44E4"/>
    <w:rsid w:val="001C4516"/>
    <w:rsid w:val="001C458B"/>
    <w:rsid w:val="001C4C92"/>
    <w:rsid w:val="001C51C7"/>
    <w:rsid w:val="001C51EB"/>
    <w:rsid w:val="001C60FC"/>
    <w:rsid w:val="001C6251"/>
    <w:rsid w:val="001C63FA"/>
    <w:rsid w:val="001C67D4"/>
    <w:rsid w:val="001C69F3"/>
    <w:rsid w:val="001C6B2D"/>
    <w:rsid w:val="001C6CC8"/>
    <w:rsid w:val="001C71B0"/>
    <w:rsid w:val="001C7420"/>
    <w:rsid w:val="001D059E"/>
    <w:rsid w:val="001D07BE"/>
    <w:rsid w:val="001D0C42"/>
    <w:rsid w:val="001D0CA6"/>
    <w:rsid w:val="001D0F2C"/>
    <w:rsid w:val="001D1837"/>
    <w:rsid w:val="001D1889"/>
    <w:rsid w:val="001D2235"/>
    <w:rsid w:val="001D2528"/>
    <w:rsid w:val="001D2FCE"/>
    <w:rsid w:val="001D381A"/>
    <w:rsid w:val="001D4D18"/>
    <w:rsid w:val="001D58FE"/>
    <w:rsid w:val="001D5A4F"/>
    <w:rsid w:val="001D5D99"/>
    <w:rsid w:val="001D63B8"/>
    <w:rsid w:val="001D6577"/>
    <w:rsid w:val="001D69AA"/>
    <w:rsid w:val="001D6D3F"/>
    <w:rsid w:val="001D6DD4"/>
    <w:rsid w:val="001D70CF"/>
    <w:rsid w:val="001D7133"/>
    <w:rsid w:val="001D7169"/>
    <w:rsid w:val="001D72B1"/>
    <w:rsid w:val="001D73C1"/>
    <w:rsid w:val="001D74D3"/>
    <w:rsid w:val="001D76EB"/>
    <w:rsid w:val="001E081C"/>
    <w:rsid w:val="001E08FE"/>
    <w:rsid w:val="001E0911"/>
    <w:rsid w:val="001E09D0"/>
    <w:rsid w:val="001E0A75"/>
    <w:rsid w:val="001E0CE4"/>
    <w:rsid w:val="001E0D39"/>
    <w:rsid w:val="001E0D77"/>
    <w:rsid w:val="001E10E4"/>
    <w:rsid w:val="001E152F"/>
    <w:rsid w:val="001E153D"/>
    <w:rsid w:val="001E1A63"/>
    <w:rsid w:val="001E1B26"/>
    <w:rsid w:val="001E1D49"/>
    <w:rsid w:val="001E22F3"/>
    <w:rsid w:val="001E233C"/>
    <w:rsid w:val="001E24B5"/>
    <w:rsid w:val="001E2BAB"/>
    <w:rsid w:val="001E305D"/>
    <w:rsid w:val="001E3134"/>
    <w:rsid w:val="001E3763"/>
    <w:rsid w:val="001E37C9"/>
    <w:rsid w:val="001E3A68"/>
    <w:rsid w:val="001E4E7A"/>
    <w:rsid w:val="001E51A7"/>
    <w:rsid w:val="001E56AE"/>
    <w:rsid w:val="001E56C6"/>
    <w:rsid w:val="001E56D4"/>
    <w:rsid w:val="001E56F2"/>
    <w:rsid w:val="001E57CC"/>
    <w:rsid w:val="001E5A75"/>
    <w:rsid w:val="001E5C82"/>
    <w:rsid w:val="001E5CF6"/>
    <w:rsid w:val="001E5D33"/>
    <w:rsid w:val="001E5FAD"/>
    <w:rsid w:val="001E6145"/>
    <w:rsid w:val="001E6572"/>
    <w:rsid w:val="001E6721"/>
    <w:rsid w:val="001E67B9"/>
    <w:rsid w:val="001E680F"/>
    <w:rsid w:val="001E6863"/>
    <w:rsid w:val="001E6B22"/>
    <w:rsid w:val="001E6C3A"/>
    <w:rsid w:val="001E6D3A"/>
    <w:rsid w:val="001E6D58"/>
    <w:rsid w:val="001E70E3"/>
    <w:rsid w:val="001E730A"/>
    <w:rsid w:val="001E7515"/>
    <w:rsid w:val="001E7675"/>
    <w:rsid w:val="001E7B5E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289"/>
    <w:rsid w:val="001F248C"/>
    <w:rsid w:val="001F2730"/>
    <w:rsid w:val="001F29E5"/>
    <w:rsid w:val="001F2A65"/>
    <w:rsid w:val="001F2B3A"/>
    <w:rsid w:val="001F3359"/>
    <w:rsid w:val="001F36FE"/>
    <w:rsid w:val="001F3CE6"/>
    <w:rsid w:val="001F3CF7"/>
    <w:rsid w:val="001F4754"/>
    <w:rsid w:val="001F4810"/>
    <w:rsid w:val="001F49DB"/>
    <w:rsid w:val="001F4E03"/>
    <w:rsid w:val="001F4E17"/>
    <w:rsid w:val="001F51C1"/>
    <w:rsid w:val="001F568E"/>
    <w:rsid w:val="001F577B"/>
    <w:rsid w:val="001F59A0"/>
    <w:rsid w:val="001F5C3D"/>
    <w:rsid w:val="001F5DE1"/>
    <w:rsid w:val="001F65D9"/>
    <w:rsid w:val="001F65E9"/>
    <w:rsid w:val="001F6AB1"/>
    <w:rsid w:val="001F6DAD"/>
    <w:rsid w:val="001F70CB"/>
    <w:rsid w:val="001F731D"/>
    <w:rsid w:val="001F7B90"/>
    <w:rsid w:val="001F7B9F"/>
    <w:rsid w:val="001F7C11"/>
    <w:rsid w:val="001F7CB5"/>
    <w:rsid w:val="001F7D1F"/>
    <w:rsid w:val="00200609"/>
    <w:rsid w:val="00200711"/>
    <w:rsid w:val="00200767"/>
    <w:rsid w:val="00200E87"/>
    <w:rsid w:val="002013A5"/>
    <w:rsid w:val="002019C3"/>
    <w:rsid w:val="0020210F"/>
    <w:rsid w:val="002023A0"/>
    <w:rsid w:val="002023AE"/>
    <w:rsid w:val="002024C1"/>
    <w:rsid w:val="00202832"/>
    <w:rsid w:val="00202B06"/>
    <w:rsid w:val="00202EBA"/>
    <w:rsid w:val="00203480"/>
    <w:rsid w:val="0020348E"/>
    <w:rsid w:val="002035C4"/>
    <w:rsid w:val="00203B9F"/>
    <w:rsid w:val="00204078"/>
    <w:rsid w:val="002044B5"/>
    <w:rsid w:val="002044C5"/>
    <w:rsid w:val="0020489A"/>
    <w:rsid w:val="0020499B"/>
    <w:rsid w:val="002049CE"/>
    <w:rsid w:val="00204CE4"/>
    <w:rsid w:val="0020515A"/>
    <w:rsid w:val="0020558F"/>
    <w:rsid w:val="00205799"/>
    <w:rsid w:val="00205CD1"/>
    <w:rsid w:val="00205D8F"/>
    <w:rsid w:val="00205EBC"/>
    <w:rsid w:val="002064BA"/>
    <w:rsid w:val="0020690E"/>
    <w:rsid w:val="00206D26"/>
    <w:rsid w:val="00207197"/>
    <w:rsid w:val="00207414"/>
    <w:rsid w:val="00207573"/>
    <w:rsid w:val="0020758F"/>
    <w:rsid w:val="00207A5F"/>
    <w:rsid w:val="00207C1B"/>
    <w:rsid w:val="00207C74"/>
    <w:rsid w:val="00207EEB"/>
    <w:rsid w:val="00207F8E"/>
    <w:rsid w:val="002101E7"/>
    <w:rsid w:val="0021031E"/>
    <w:rsid w:val="002107B4"/>
    <w:rsid w:val="00210C33"/>
    <w:rsid w:val="00210ED0"/>
    <w:rsid w:val="0021124F"/>
    <w:rsid w:val="002114B8"/>
    <w:rsid w:val="00211511"/>
    <w:rsid w:val="002115BD"/>
    <w:rsid w:val="00211AD8"/>
    <w:rsid w:val="00211BCC"/>
    <w:rsid w:val="00211C80"/>
    <w:rsid w:val="002122D5"/>
    <w:rsid w:val="00212654"/>
    <w:rsid w:val="00212854"/>
    <w:rsid w:val="0021287D"/>
    <w:rsid w:val="002129AA"/>
    <w:rsid w:val="00212A16"/>
    <w:rsid w:val="0021327E"/>
    <w:rsid w:val="002134EA"/>
    <w:rsid w:val="002135E6"/>
    <w:rsid w:val="00213918"/>
    <w:rsid w:val="00213A55"/>
    <w:rsid w:val="00213B00"/>
    <w:rsid w:val="00213B63"/>
    <w:rsid w:val="0021444F"/>
    <w:rsid w:val="002145BF"/>
    <w:rsid w:val="00214C3B"/>
    <w:rsid w:val="00215113"/>
    <w:rsid w:val="002159D9"/>
    <w:rsid w:val="00215B15"/>
    <w:rsid w:val="00215D68"/>
    <w:rsid w:val="002167D0"/>
    <w:rsid w:val="00216800"/>
    <w:rsid w:val="002175A4"/>
    <w:rsid w:val="00217A75"/>
    <w:rsid w:val="00217D48"/>
    <w:rsid w:val="002201D6"/>
    <w:rsid w:val="00220455"/>
    <w:rsid w:val="00220490"/>
    <w:rsid w:val="0022052C"/>
    <w:rsid w:val="002206C3"/>
    <w:rsid w:val="002208CE"/>
    <w:rsid w:val="00220EAE"/>
    <w:rsid w:val="002212CB"/>
    <w:rsid w:val="002217EA"/>
    <w:rsid w:val="0022182C"/>
    <w:rsid w:val="00221896"/>
    <w:rsid w:val="0022190E"/>
    <w:rsid w:val="00221BAA"/>
    <w:rsid w:val="00221E05"/>
    <w:rsid w:val="00221EB8"/>
    <w:rsid w:val="002220F1"/>
    <w:rsid w:val="00222309"/>
    <w:rsid w:val="00222489"/>
    <w:rsid w:val="00222545"/>
    <w:rsid w:val="002228B3"/>
    <w:rsid w:val="00222A56"/>
    <w:rsid w:val="00222B01"/>
    <w:rsid w:val="00222C98"/>
    <w:rsid w:val="00222F3D"/>
    <w:rsid w:val="0022346C"/>
    <w:rsid w:val="0022357C"/>
    <w:rsid w:val="002236D9"/>
    <w:rsid w:val="00223AEC"/>
    <w:rsid w:val="00223D47"/>
    <w:rsid w:val="00223E67"/>
    <w:rsid w:val="00224078"/>
    <w:rsid w:val="00224435"/>
    <w:rsid w:val="00224488"/>
    <w:rsid w:val="00224AF2"/>
    <w:rsid w:val="00224BAF"/>
    <w:rsid w:val="00224BB2"/>
    <w:rsid w:val="00224C82"/>
    <w:rsid w:val="00224E78"/>
    <w:rsid w:val="00224EDE"/>
    <w:rsid w:val="002253C4"/>
    <w:rsid w:val="002254B0"/>
    <w:rsid w:val="00225D0D"/>
    <w:rsid w:val="00226049"/>
    <w:rsid w:val="002260EF"/>
    <w:rsid w:val="00226161"/>
    <w:rsid w:val="0022641C"/>
    <w:rsid w:val="00226626"/>
    <w:rsid w:val="002269FF"/>
    <w:rsid w:val="00226B23"/>
    <w:rsid w:val="00226CD3"/>
    <w:rsid w:val="002270AF"/>
    <w:rsid w:val="0022736F"/>
    <w:rsid w:val="002273EE"/>
    <w:rsid w:val="0022749D"/>
    <w:rsid w:val="002278C5"/>
    <w:rsid w:val="00227CD8"/>
    <w:rsid w:val="00230BCE"/>
    <w:rsid w:val="00231198"/>
    <w:rsid w:val="0023144F"/>
    <w:rsid w:val="00231635"/>
    <w:rsid w:val="002318E9"/>
    <w:rsid w:val="00232690"/>
    <w:rsid w:val="00232D08"/>
    <w:rsid w:val="00232E5D"/>
    <w:rsid w:val="00233214"/>
    <w:rsid w:val="002332A5"/>
    <w:rsid w:val="002334AF"/>
    <w:rsid w:val="0023377F"/>
    <w:rsid w:val="002338AE"/>
    <w:rsid w:val="00233949"/>
    <w:rsid w:val="00233A9D"/>
    <w:rsid w:val="00234038"/>
    <w:rsid w:val="002341D1"/>
    <w:rsid w:val="002342A2"/>
    <w:rsid w:val="00234326"/>
    <w:rsid w:val="002349CB"/>
    <w:rsid w:val="0023507C"/>
    <w:rsid w:val="002354A8"/>
    <w:rsid w:val="00235C4A"/>
    <w:rsid w:val="00236069"/>
    <w:rsid w:val="00236180"/>
    <w:rsid w:val="00236583"/>
    <w:rsid w:val="002367A3"/>
    <w:rsid w:val="00236AFF"/>
    <w:rsid w:val="0023725C"/>
    <w:rsid w:val="002372CE"/>
    <w:rsid w:val="0023796B"/>
    <w:rsid w:val="00237A16"/>
    <w:rsid w:val="00237D75"/>
    <w:rsid w:val="002400B6"/>
    <w:rsid w:val="002401B2"/>
    <w:rsid w:val="002405FC"/>
    <w:rsid w:val="00240703"/>
    <w:rsid w:val="00240712"/>
    <w:rsid w:val="00240988"/>
    <w:rsid w:val="00240A43"/>
    <w:rsid w:val="00240A5C"/>
    <w:rsid w:val="00240AB7"/>
    <w:rsid w:val="00240BD8"/>
    <w:rsid w:val="002419A8"/>
    <w:rsid w:val="00241B26"/>
    <w:rsid w:val="00241B6D"/>
    <w:rsid w:val="00241EC1"/>
    <w:rsid w:val="002420D4"/>
    <w:rsid w:val="00242563"/>
    <w:rsid w:val="002425B2"/>
    <w:rsid w:val="0024282D"/>
    <w:rsid w:val="00242FF4"/>
    <w:rsid w:val="0024325B"/>
    <w:rsid w:val="00243648"/>
    <w:rsid w:val="00243718"/>
    <w:rsid w:val="00243796"/>
    <w:rsid w:val="002438AF"/>
    <w:rsid w:val="002438B6"/>
    <w:rsid w:val="00243921"/>
    <w:rsid w:val="002439D1"/>
    <w:rsid w:val="00244218"/>
    <w:rsid w:val="00244784"/>
    <w:rsid w:val="0024500A"/>
    <w:rsid w:val="002451F8"/>
    <w:rsid w:val="00245862"/>
    <w:rsid w:val="00245AE0"/>
    <w:rsid w:val="00245C2F"/>
    <w:rsid w:val="00245F6D"/>
    <w:rsid w:val="00246AA5"/>
    <w:rsid w:val="00247473"/>
    <w:rsid w:val="0024775B"/>
    <w:rsid w:val="002479AA"/>
    <w:rsid w:val="00247E96"/>
    <w:rsid w:val="00250423"/>
    <w:rsid w:val="00250550"/>
    <w:rsid w:val="002506A1"/>
    <w:rsid w:val="002506A2"/>
    <w:rsid w:val="0025075F"/>
    <w:rsid w:val="00250971"/>
    <w:rsid w:val="00250FC7"/>
    <w:rsid w:val="0025105F"/>
    <w:rsid w:val="002510CF"/>
    <w:rsid w:val="002513B3"/>
    <w:rsid w:val="0025164D"/>
    <w:rsid w:val="00251EDF"/>
    <w:rsid w:val="00252647"/>
    <w:rsid w:val="002526C0"/>
    <w:rsid w:val="00252A73"/>
    <w:rsid w:val="00252E63"/>
    <w:rsid w:val="00253184"/>
    <w:rsid w:val="002532AF"/>
    <w:rsid w:val="002532FD"/>
    <w:rsid w:val="00253541"/>
    <w:rsid w:val="00253889"/>
    <w:rsid w:val="002539C6"/>
    <w:rsid w:val="00253C24"/>
    <w:rsid w:val="00253DD4"/>
    <w:rsid w:val="0025427E"/>
    <w:rsid w:val="002544B1"/>
    <w:rsid w:val="0025486A"/>
    <w:rsid w:val="00254B15"/>
    <w:rsid w:val="00255213"/>
    <w:rsid w:val="0025598A"/>
    <w:rsid w:val="00255C1A"/>
    <w:rsid w:val="0025705F"/>
    <w:rsid w:val="00257111"/>
    <w:rsid w:val="00257363"/>
    <w:rsid w:val="00257539"/>
    <w:rsid w:val="002601F2"/>
    <w:rsid w:val="0026022A"/>
    <w:rsid w:val="00260310"/>
    <w:rsid w:val="00260E37"/>
    <w:rsid w:val="00260F18"/>
    <w:rsid w:val="00260FC9"/>
    <w:rsid w:val="0026106C"/>
    <w:rsid w:val="002610A1"/>
    <w:rsid w:val="002611DD"/>
    <w:rsid w:val="00261902"/>
    <w:rsid w:val="0026235F"/>
    <w:rsid w:val="002626D8"/>
    <w:rsid w:val="00262756"/>
    <w:rsid w:val="0026275B"/>
    <w:rsid w:val="00262E60"/>
    <w:rsid w:val="00262F64"/>
    <w:rsid w:val="00262FBF"/>
    <w:rsid w:val="00263417"/>
    <w:rsid w:val="0026349E"/>
    <w:rsid w:val="0026424F"/>
    <w:rsid w:val="00264406"/>
    <w:rsid w:val="00264901"/>
    <w:rsid w:val="00264A08"/>
    <w:rsid w:val="00265816"/>
    <w:rsid w:val="00265D19"/>
    <w:rsid w:val="00265DDE"/>
    <w:rsid w:val="0026616D"/>
    <w:rsid w:val="002662D6"/>
    <w:rsid w:val="0026642F"/>
    <w:rsid w:val="00266498"/>
    <w:rsid w:val="00266622"/>
    <w:rsid w:val="0026662E"/>
    <w:rsid w:val="00266C43"/>
    <w:rsid w:val="00266E38"/>
    <w:rsid w:val="00267267"/>
    <w:rsid w:val="00267B5E"/>
    <w:rsid w:val="00267C4F"/>
    <w:rsid w:val="00267C7E"/>
    <w:rsid w:val="002700E0"/>
    <w:rsid w:val="002706F1"/>
    <w:rsid w:val="00270940"/>
    <w:rsid w:val="002709E5"/>
    <w:rsid w:val="00270BB0"/>
    <w:rsid w:val="00270BBF"/>
    <w:rsid w:val="00270EA0"/>
    <w:rsid w:val="00270EA6"/>
    <w:rsid w:val="00270EE0"/>
    <w:rsid w:val="00270F83"/>
    <w:rsid w:val="00270FAA"/>
    <w:rsid w:val="0027124C"/>
    <w:rsid w:val="002717AD"/>
    <w:rsid w:val="002718A3"/>
    <w:rsid w:val="00271E34"/>
    <w:rsid w:val="00271F9C"/>
    <w:rsid w:val="00272015"/>
    <w:rsid w:val="00272608"/>
    <w:rsid w:val="00272D1B"/>
    <w:rsid w:val="00272D23"/>
    <w:rsid w:val="00272FB1"/>
    <w:rsid w:val="00273214"/>
    <w:rsid w:val="00273435"/>
    <w:rsid w:val="0027358C"/>
    <w:rsid w:val="00273CA6"/>
    <w:rsid w:val="00273E73"/>
    <w:rsid w:val="0027405C"/>
    <w:rsid w:val="002743AD"/>
    <w:rsid w:val="002743E9"/>
    <w:rsid w:val="0027449B"/>
    <w:rsid w:val="00274673"/>
    <w:rsid w:val="00274EDA"/>
    <w:rsid w:val="00274F7D"/>
    <w:rsid w:val="002759E0"/>
    <w:rsid w:val="00275AA6"/>
    <w:rsid w:val="00275F32"/>
    <w:rsid w:val="00276171"/>
    <w:rsid w:val="0027665D"/>
    <w:rsid w:val="00276809"/>
    <w:rsid w:val="0027704F"/>
    <w:rsid w:val="00277095"/>
    <w:rsid w:val="0027709A"/>
    <w:rsid w:val="0027718B"/>
    <w:rsid w:val="00277286"/>
    <w:rsid w:val="0027761F"/>
    <w:rsid w:val="0027765C"/>
    <w:rsid w:val="002776D0"/>
    <w:rsid w:val="00277A96"/>
    <w:rsid w:val="0028013D"/>
    <w:rsid w:val="0028037C"/>
    <w:rsid w:val="00280471"/>
    <w:rsid w:val="00280550"/>
    <w:rsid w:val="0028057B"/>
    <w:rsid w:val="002805FC"/>
    <w:rsid w:val="002807B3"/>
    <w:rsid w:val="002809BB"/>
    <w:rsid w:val="00280A05"/>
    <w:rsid w:val="00280D9D"/>
    <w:rsid w:val="00280FC6"/>
    <w:rsid w:val="002814A6"/>
    <w:rsid w:val="002816E5"/>
    <w:rsid w:val="00281913"/>
    <w:rsid w:val="0028195C"/>
    <w:rsid w:val="0028202C"/>
    <w:rsid w:val="002825B5"/>
    <w:rsid w:val="0028271C"/>
    <w:rsid w:val="00282B22"/>
    <w:rsid w:val="00282B25"/>
    <w:rsid w:val="00282EC7"/>
    <w:rsid w:val="002832EB"/>
    <w:rsid w:val="0028348F"/>
    <w:rsid w:val="00283BF3"/>
    <w:rsid w:val="0028406E"/>
    <w:rsid w:val="0028424C"/>
    <w:rsid w:val="0028434B"/>
    <w:rsid w:val="002848EC"/>
    <w:rsid w:val="00284DAB"/>
    <w:rsid w:val="00284FE0"/>
    <w:rsid w:val="00285231"/>
    <w:rsid w:val="00285DF2"/>
    <w:rsid w:val="00286617"/>
    <w:rsid w:val="00286671"/>
    <w:rsid w:val="00286C12"/>
    <w:rsid w:val="00286C54"/>
    <w:rsid w:val="00286D5F"/>
    <w:rsid w:val="00286EB0"/>
    <w:rsid w:val="00287186"/>
    <w:rsid w:val="002871E2"/>
    <w:rsid w:val="002876AB"/>
    <w:rsid w:val="00287773"/>
    <w:rsid w:val="00287819"/>
    <w:rsid w:val="00287B6B"/>
    <w:rsid w:val="00287D18"/>
    <w:rsid w:val="0029013B"/>
    <w:rsid w:val="002902D3"/>
    <w:rsid w:val="00290B77"/>
    <w:rsid w:val="00290EA5"/>
    <w:rsid w:val="0029102F"/>
    <w:rsid w:val="0029108E"/>
    <w:rsid w:val="002912F3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341"/>
    <w:rsid w:val="002936FF"/>
    <w:rsid w:val="0029375E"/>
    <w:rsid w:val="00293976"/>
    <w:rsid w:val="00293D63"/>
    <w:rsid w:val="002944AE"/>
    <w:rsid w:val="00294549"/>
    <w:rsid w:val="00294959"/>
    <w:rsid w:val="00294C8E"/>
    <w:rsid w:val="00294F57"/>
    <w:rsid w:val="002953B9"/>
    <w:rsid w:val="00295FCD"/>
    <w:rsid w:val="00296402"/>
    <w:rsid w:val="002965EB"/>
    <w:rsid w:val="00296A50"/>
    <w:rsid w:val="00296DEF"/>
    <w:rsid w:val="00296EA9"/>
    <w:rsid w:val="00296F43"/>
    <w:rsid w:val="002975B1"/>
    <w:rsid w:val="0029786F"/>
    <w:rsid w:val="00297BB1"/>
    <w:rsid w:val="00297BD7"/>
    <w:rsid w:val="00297C0F"/>
    <w:rsid w:val="00297C91"/>
    <w:rsid w:val="00297D70"/>
    <w:rsid w:val="00297E21"/>
    <w:rsid w:val="00297ED1"/>
    <w:rsid w:val="00297F58"/>
    <w:rsid w:val="00297F9C"/>
    <w:rsid w:val="002A0069"/>
    <w:rsid w:val="002A0465"/>
    <w:rsid w:val="002A05D0"/>
    <w:rsid w:val="002A05F5"/>
    <w:rsid w:val="002A0BA3"/>
    <w:rsid w:val="002A0BB7"/>
    <w:rsid w:val="002A13F8"/>
    <w:rsid w:val="002A1533"/>
    <w:rsid w:val="002A1618"/>
    <w:rsid w:val="002A1662"/>
    <w:rsid w:val="002A18B1"/>
    <w:rsid w:val="002A1B97"/>
    <w:rsid w:val="002A1D98"/>
    <w:rsid w:val="002A2685"/>
    <w:rsid w:val="002A27C5"/>
    <w:rsid w:val="002A2B4D"/>
    <w:rsid w:val="002A2D02"/>
    <w:rsid w:val="002A3081"/>
    <w:rsid w:val="002A32B5"/>
    <w:rsid w:val="002A3B1F"/>
    <w:rsid w:val="002A447F"/>
    <w:rsid w:val="002A44A7"/>
    <w:rsid w:val="002A4A02"/>
    <w:rsid w:val="002A4B36"/>
    <w:rsid w:val="002A4C66"/>
    <w:rsid w:val="002A501B"/>
    <w:rsid w:val="002A5114"/>
    <w:rsid w:val="002A56AF"/>
    <w:rsid w:val="002A5898"/>
    <w:rsid w:val="002A5975"/>
    <w:rsid w:val="002A5B7F"/>
    <w:rsid w:val="002A5E86"/>
    <w:rsid w:val="002A63C6"/>
    <w:rsid w:val="002A6930"/>
    <w:rsid w:val="002A6A02"/>
    <w:rsid w:val="002A6B0B"/>
    <w:rsid w:val="002A6CA9"/>
    <w:rsid w:val="002A7428"/>
    <w:rsid w:val="002A76F7"/>
    <w:rsid w:val="002A7A18"/>
    <w:rsid w:val="002A7BA5"/>
    <w:rsid w:val="002A7E53"/>
    <w:rsid w:val="002B00E8"/>
    <w:rsid w:val="002B0160"/>
    <w:rsid w:val="002B037C"/>
    <w:rsid w:val="002B05B6"/>
    <w:rsid w:val="002B064E"/>
    <w:rsid w:val="002B0856"/>
    <w:rsid w:val="002B0B04"/>
    <w:rsid w:val="002B0BDF"/>
    <w:rsid w:val="002B0F61"/>
    <w:rsid w:val="002B1567"/>
    <w:rsid w:val="002B15CB"/>
    <w:rsid w:val="002B2458"/>
    <w:rsid w:val="002B25C9"/>
    <w:rsid w:val="002B27A7"/>
    <w:rsid w:val="002B2AE8"/>
    <w:rsid w:val="002B2F7C"/>
    <w:rsid w:val="002B3308"/>
    <w:rsid w:val="002B35E0"/>
    <w:rsid w:val="002B37B3"/>
    <w:rsid w:val="002B3908"/>
    <w:rsid w:val="002B3BFE"/>
    <w:rsid w:val="002B40E5"/>
    <w:rsid w:val="002B455C"/>
    <w:rsid w:val="002B4D9F"/>
    <w:rsid w:val="002B4F7C"/>
    <w:rsid w:val="002B5474"/>
    <w:rsid w:val="002B5481"/>
    <w:rsid w:val="002B5E7C"/>
    <w:rsid w:val="002B627C"/>
    <w:rsid w:val="002B66F8"/>
    <w:rsid w:val="002B70E1"/>
    <w:rsid w:val="002B71C9"/>
    <w:rsid w:val="002B7550"/>
    <w:rsid w:val="002B757E"/>
    <w:rsid w:val="002B7A85"/>
    <w:rsid w:val="002C00A3"/>
    <w:rsid w:val="002C03EB"/>
    <w:rsid w:val="002C059F"/>
    <w:rsid w:val="002C08C8"/>
    <w:rsid w:val="002C131B"/>
    <w:rsid w:val="002C165F"/>
    <w:rsid w:val="002C16FC"/>
    <w:rsid w:val="002C17B2"/>
    <w:rsid w:val="002C1D33"/>
    <w:rsid w:val="002C2141"/>
    <w:rsid w:val="002C28E0"/>
    <w:rsid w:val="002C2E11"/>
    <w:rsid w:val="002C2ED9"/>
    <w:rsid w:val="002C3049"/>
    <w:rsid w:val="002C327A"/>
    <w:rsid w:val="002C35D9"/>
    <w:rsid w:val="002C3756"/>
    <w:rsid w:val="002C40BD"/>
    <w:rsid w:val="002C4296"/>
    <w:rsid w:val="002C4603"/>
    <w:rsid w:val="002C4898"/>
    <w:rsid w:val="002C4C18"/>
    <w:rsid w:val="002C5014"/>
    <w:rsid w:val="002C5027"/>
    <w:rsid w:val="002C53BF"/>
    <w:rsid w:val="002C5455"/>
    <w:rsid w:val="002C554F"/>
    <w:rsid w:val="002C56BB"/>
    <w:rsid w:val="002C589E"/>
    <w:rsid w:val="002C5D5C"/>
    <w:rsid w:val="002C5E2F"/>
    <w:rsid w:val="002C5F09"/>
    <w:rsid w:val="002C5F19"/>
    <w:rsid w:val="002C6038"/>
    <w:rsid w:val="002C65EE"/>
    <w:rsid w:val="002C6B32"/>
    <w:rsid w:val="002C6DC1"/>
    <w:rsid w:val="002C748C"/>
    <w:rsid w:val="002C7960"/>
    <w:rsid w:val="002C7DF7"/>
    <w:rsid w:val="002D0594"/>
    <w:rsid w:val="002D06C9"/>
    <w:rsid w:val="002D06E1"/>
    <w:rsid w:val="002D07E9"/>
    <w:rsid w:val="002D0949"/>
    <w:rsid w:val="002D12CF"/>
    <w:rsid w:val="002D15E3"/>
    <w:rsid w:val="002D1677"/>
    <w:rsid w:val="002D16CB"/>
    <w:rsid w:val="002D1886"/>
    <w:rsid w:val="002D1B63"/>
    <w:rsid w:val="002D1D62"/>
    <w:rsid w:val="002D1D76"/>
    <w:rsid w:val="002D1E91"/>
    <w:rsid w:val="002D270E"/>
    <w:rsid w:val="002D2B6C"/>
    <w:rsid w:val="002D2FC4"/>
    <w:rsid w:val="002D3300"/>
    <w:rsid w:val="002D3889"/>
    <w:rsid w:val="002D3FD6"/>
    <w:rsid w:val="002D4228"/>
    <w:rsid w:val="002D495C"/>
    <w:rsid w:val="002D4C04"/>
    <w:rsid w:val="002D4D99"/>
    <w:rsid w:val="002D4DEA"/>
    <w:rsid w:val="002D4ED7"/>
    <w:rsid w:val="002D55F4"/>
    <w:rsid w:val="002D56EC"/>
    <w:rsid w:val="002D620C"/>
    <w:rsid w:val="002D69BB"/>
    <w:rsid w:val="002D6BBF"/>
    <w:rsid w:val="002D6F4F"/>
    <w:rsid w:val="002D7384"/>
    <w:rsid w:val="002D73C1"/>
    <w:rsid w:val="002D7A75"/>
    <w:rsid w:val="002D7A9D"/>
    <w:rsid w:val="002D7D14"/>
    <w:rsid w:val="002D7D7C"/>
    <w:rsid w:val="002D7EF8"/>
    <w:rsid w:val="002D7FA1"/>
    <w:rsid w:val="002E0459"/>
    <w:rsid w:val="002E0583"/>
    <w:rsid w:val="002E0F0D"/>
    <w:rsid w:val="002E1EA7"/>
    <w:rsid w:val="002E1FB2"/>
    <w:rsid w:val="002E23FB"/>
    <w:rsid w:val="002E249E"/>
    <w:rsid w:val="002E2CE6"/>
    <w:rsid w:val="002E2CF1"/>
    <w:rsid w:val="002E3296"/>
    <w:rsid w:val="002E3315"/>
    <w:rsid w:val="002E3E6E"/>
    <w:rsid w:val="002E409F"/>
    <w:rsid w:val="002E43BE"/>
    <w:rsid w:val="002E46DA"/>
    <w:rsid w:val="002E5015"/>
    <w:rsid w:val="002E5DB5"/>
    <w:rsid w:val="002E5FA9"/>
    <w:rsid w:val="002E60CD"/>
    <w:rsid w:val="002E6263"/>
    <w:rsid w:val="002E654A"/>
    <w:rsid w:val="002E660B"/>
    <w:rsid w:val="002E68D9"/>
    <w:rsid w:val="002E6E25"/>
    <w:rsid w:val="002E7231"/>
    <w:rsid w:val="002E7598"/>
    <w:rsid w:val="002E7685"/>
    <w:rsid w:val="002E7688"/>
    <w:rsid w:val="002E7785"/>
    <w:rsid w:val="002E7962"/>
    <w:rsid w:val="002E7F14"/>
    <w:rsid w:val="002E7F9B"/>
    <w:rsid w:val="002F00E8"/>
    <w:rsid w:val="002F04C6"/>
    <w:rsid w:val="002F056C"/>
    <w:rsid w:val="002F08C6"/>
    <w:rsid w:val="002F092D"/>
    <w:rsid w:val="002F0CAB"/>
    <w:rsid w:val="002F10EC"/>
    <w:rsid w:val="002F182A"/>
    <w:rsid w:val="002F1CCE"/>
    <w:rsid w:val="002F1E7D"/>
    <w:rsid w:val="002F2186"/>
    <w:rsid w:val="002F2370"/>
    <w:rsid w:val="002F2437"/>
    <w:rsid w:val="002F25DE"/>
    <w:rsid w:val="002F2AF3"/>
    <w:rsid w:val="002F3146"/>
    <w:rsid w:val="002F33D8"/>
    <w:rsid w:val="002F3573"/>
    <w:rsid w:val="002F3A02"/>
    <w:rsid w:val="002F40B1"/>
    <w:rsid w:val="002F40B8"/>
    <w:rsid w:val="002F43EA"/>
    <w:rsid w:val="002F4E44"/>
    <w:rsid w:val="002F5730"/>
    <w:rsid w:val="002F5C81"/>
    <w:rsid w:val="002F5FDD"/>
    <w:rsid w:val="002F6148"/>
    <w:rsid w:val="002F66BD"/>
    <w:rsid w:val="002F67B5"/>
    <w:rsid w:val="002F6E7B"/>
    <w:rsid w:val="002F6F36"/>
    <w:rsid w:val="002F6F79"/>
    <w:rsid w:val="002F70A4"/>
    <w:rsid w:val="002F7166"/>
    <w:rsid w:val="002F7969"/>
    <w:rsid w:val="002F7A2A"/>
    <w:rsid w:val="00300457"/>
    <w:rsid w:val="003008A2"/>
    <w:rsid w:val="003010D9"/>
    <w:rsid w:val="00301742"/>
    <w:rsid w:val="00301746"/>
    <w:rsid w:val="00301876"/>
    <w:rsid w:val="0030190F"/>
    <w:rsid w:val="00301BDD"/>
    <w:rsid w:val="00301C87"/>
    <w:rsid w:val="003021AC"/>
    <w:rsid w:val="00302836"/>
    <w:rsid w:val="00302B30"/>
    <w:rsid w:val="00302D9A"/>
    <w:rsid w:val="00303250"/>
    <w:rsid w:val="0030358D"/>
    <w:rsid w:val="003038F6"/>
    <w:rsid w:val="00303B6F"/>
    <w:rsid w:val="00303D8D"/>
    <w:rsid w:val="003040A8"/>
    <w:rsid w:val="0030436A"/>
    <w:rsid w:val="003045EB"/>
    <w:rsid w:val="0030490B"/>
    <w:rsid w:val="00304A0E"/>
    <w:rsid w:val="00304A85"/>
    <w:rsid w:val="00304BC6"/>
    <w:rsid w:val="00304D2A"/>
    <w:rsid w:val="00304FBA"/>
    <w:rsid w:val="003054F4"/>
    <w:rsid w:val="00305B63"/>
    <w:rsid w:val="00305CE2"/>
    <w:rsid w:val="00305DC9"/>
    <w:rsid w:val="00306216"/>
    <w:rsid w:val="0030640F"/>
    <w:rsid w:val="00306502"/>
    <w:rsid w:val="00306687"/>
    <w:rsid w:val="003066DB"/>
    <w:rsid w:val="00306928"/>
    <w:rsid w:val="00306EFD"/>
    <w:rsid w:val="00307055"/>
    <w:rsid w:val="00307073"/>
    <w:rsid w:val="00307213"/>
    <w:rsid w:val="00307249"/>
    <w:rsid w:val="00307769"/>
    <w:rsid w:val="00310345"/>
    <w:rsid w:val="0031041C"/>
    <w:rsid w:val="003104DC"/>
    <w:rsid w:val="0031056F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928"/>
    <w:rsid w:val="00311A1B"/>
    <w:rsid w:val="00311CF7"/>
    <w:rsid w:val="00311EC6"/>
    <w:rsid w:val="00311F55"/>
    <w:rsid w:val="00312081"/>
    <w:rsid w:val="00312180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92A"/>
    <w:rsid w:val="00314CB2"/>
    <w:rsid w:val="003153D1"/>
    <w:rsid w:val="003156C6"/>
    <w:rsid w:val="00315ACA"/>
    <w:rsid w:val="00315CC8"/>
    <w:rsid w:val="00315D67"/>
    <w:rsid w:val="00315ECD"/>
    <w:rsid w:val="003162A1"/>
    <w:rsid w:val="00316F97"/>
    <w:rsid w:val="00316FA3"/>
    <w:rsid w:val="00316FE6"/>
    <w:rsid w:val="00317513"/>
    <w:rsid w:val="003177CF"/>
    <w:rsid w:val="0031799D"/>
    <w:rsid w:val="00320000"/>
    <w:rsid w:val="003200EC"/>
    <w:rsid w:val="003200ED"/>
    <w:rsid w:val="00320A2A"/>
    <w:rsid w:val="00320D1C"/>
    <w:rsid w:val="00320F09"/>
    <w:rsid w:val="00320F7E"/>
    <w:rsid w:val="0032176E"/>
    <w:rsid w:val="0032233D"/>
    <w:rsid w:val="00322661"/>
    <w:rsid w:val="00322B42"/>
    <w:rsid w:val="00322B6A"/>
    <w:rsid w:val="00322E20"/>
    <w:rsid w:val="00322E28"/>
    <w:rsid w:val="00322F23"/>
    <w:rsid w:val="0032311E"/>
    <w:rsid w:val="0032354E"/>
    <w:rsid w:val="003235EE"/>
    <w:rsid w:val="003239B3"/>
    <w:rsid w:val="00323B73"/>
    <w:rsid w:val="00323BAB"/>
    <w:rsid w:val="00324055"/>
    <w:rsid w:val="00324263"/>
    <w:rsid w:val="00324568"/>
    <w:rsid w:val="00324ADF"/>
    <w:rsid w:val="00324C04"/>
    <w:rsid w:val="00324CCB"/>
    <w:rsid w:val="00325202"/>
    <w:rsid w:val="00325463"/>
    <w:rsid w:val="00325486"/>
    <w:rsid w:val="003254DA"/>
    <w:rsid w:val="00325B75"/>
    <w:rsid w:val="00325C89"/>
    <w:rsid w:val="00325FC8"/>
    <w:rsid w:val="003260AD"/>
    <w:rsid w:val="00326306"/>
    <w:rsid w:val="00326351"/>
    <w:rsid w:val="003263D7"/>
    <w:rsid w:val="0032658F"/>
    <w:rsid w:val="0032682A"/>
    <w:rsid w:val="003268A8"/>
    <w:rsid w:val="00326FFA"/>
    <w:rsid w:val="00327035"/>
    <w:rsid w:val="00327510"/>
    <w:rsid w:val="0032776B"/>
    <w:rsid w:val="0032791F"/>
    <w:rsid w:val="00327C2B"/>
    <w:rsid w:val="00327E5B"/>
    <w:rsid w:val="00327F76"/>
    <w:rsid w:val="0033017D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460"/>
    <w:rsid w:val="00332B52"/>
    <w:rsid w:val="00333162"/>
    <w:rsid w:val="00333484"/>
    <w:rsid w:val="003334D1"/>
    <w:rsid w:val="00333744"/>
    <w:rsid w:val="0033394D"/>
    <w:rsid w:val="00333B4C"/>
    <w:rsid w:val="00334050"/>
    <w:rsid w:val="00334396"/>
    <w:rsid w:val="00334586"/>
    <w:rsid w:val="00334621"/>
    <w:rsid w:val="00334D0A"/>
    <w:rsid w:val="003355D4"/>
    <w:rsid w:val="0033586E"/>
    <w:rsid w:val="00335D88"/>
    <w:rsid w:val="00336370"/>
    <w:rsid w:val="003367EB"/>
    <w:rsid w:val="0033691E"/>
    <w:rsid w:val="003369FB"/>
    <w:rsid w:val="00336DB3"/>
    <w:rsid w:val="0033781D"/>
    <w:rsid w:val="0033791A"/>
    <w:rsid w:val="00337C59"/>
    <w:rsid w:val="00337C70"/>
    <w:rsid w:val="00337CB0"/>
    <w:rsid w:val="00340199"/>
    <w:rsid w:val="0034023C"/>
    <w:rsid w:val="00340456"/>
    <w:rsid w:val="00340488"/>
    <w:rsid w:val="00340668"/>
    <w:rsid w:val="00340FFD"/>
    <w:rsid w:val="00341092"/>
    <w:rsid w:val="00341454"/>
    <w:rsid w:val="003417A7"/>
    <w:rsid w:val="0034190E"/>
    <w:rsid w:val="00341A45"/>
    <w:rsid w:val="0034249E"/>
    <w:rsid w:val="00342981"/>
    <w:rsid w:val="00343126"/>
    <w:rsid w:val="00343744"/>
    <w:rsid w:val="00343B61"/>
    <w:rsid w:val="00343FD4"/>
    <w:rsid w:val="00344088"/>
    <w:rsid w:val="003440F4"/>
    <w:rsid w:val="00344155"/>
    <w:rsid w:val="00344165"/>
    <w:rsid w:val="003441F8"/>
    <w:rsid w:val="0034436B"/>
    <w:rsid w:val="003443BC"/>
    <w:rsid w:val="00344950"/>
    <w:rsid w:val="0034495A"/>
    <w:rsid w:val="00344B53"/>
    <w:rsid w:val="00344C39"/>
    <w:rsid w:val="00344F95"/>
    <w:rsid w:val="0034515C"/>
    <w:rsid w:val="00345268"/>
    <w:rsid w:val="00345849"/>
    <w:rsid w:val="00345B79"/>
    <w:rsid w:val="003463C0"/>
    <w:rsid w:val="00346827"/>
    <w:rsid w:val="00346D7B"/>
    <w:rsid w:val="00346DCB"/>
    <w:rsid w:val="00346E3D"/>
    <w:rsid w:val="003471A3"/>
    <w:rsid w:val="003472FA"/>
    <w:rsid w:val="003473B2"/>
    <w:rsid w:val="0034757D"/>
    <w:rsid w:val="003478DB"/>
    <w:rsid w:val="00350046"/>
    <w:rsid w:val="003501A3"/>
    <w:rsid w:val="00350205"/>
    <w:rsid w:val="003506A8"/>
    <w:rsid w:val="00350862"/>
    <w:rsid w:val="003508ED"/>
    <w:rsid w:val="00350981"/>
    <w:rsid w:val="00350E84"/>
    <w:rsid w:val="0035122F"/>
    <w:rsid w:val="003512E4"/>
    <w:rsid w:val="003516A1"/>
    <w:rsid w:val="00351862"/>
    <w:rsid w:val="0035186F"/>
    <w:rsid w:val="00351F9B"/>
    <w:rsid w:val="0035208E"/>
    <w:rsid w:val="00352D38"/>
    <w:rsid w:val="00352E32"/>
    <w:rsid w:val="00352F78"/>
    <w:rsid w:val="00353950"/>
    <w:rsid w:val="00353A92"/>
    <w:rsid w:val="00353C6E"/>
    <w:rsid w:val="00353DF8"/>
    <w:rsid w:val="00353E2E"/>
    <w:rsid w:val="003540E5"/>
    <w:rsid w:val="0035458A"/>
    <w:rsid w:val="00354849"/>
    <w:rsid w:val="003549E4"/>
    <w:rsid w:val="00354F7C"/>
    <w:rsid w:val="0035512A"/>
    <w:rsid w:val="00355148"/>
    <w:rsid w:val="0035514D"/>
    <w:rsid w:val="0035523F"/>
    <w:rsid w:val="00355973"/>
    <w:rsid w:val="00355C0B"/>
    <w:rsid w:val="003561FA"/>
    <w:rsid w:val="00356251"/>
    <w:rsid w:val="0035661D"/>
    <w:rsid w:val="00356C56"/>
    <w:rsid w:val="003579EF"/>
    <w:rsid w:val="00360335"/>
    <w:rsid w:val="003612B0"/>
    <w:rsid w:val="003613F3"/>
    <w:rsid w:val="003615FF"/>
    <w:rsid w:val="003617C7"/>
    <w:rsid w:val="00361DC8"/>
    <w:rsid w:val="0036207C"/>
    <w:rsid w:val="00362493"/>
    <w:rsid w:val="003627AA"/>
    <w:rsid w:val="003628B3"/>
    <w:rsid w:val="00362EE0"/>
    <w:rsid w:val="00362F12"/>
    <w:rsid w:val="00363756"/>
    <w:rsid w:val="00363809"/>
    <w:rsid w:val="00363956"/>
    <w:rsid w:val="003642E0"/>
    <w:rsid w:val="003644C5"/>
    <w:rsid w:val="00364729"/>
    <w:rsid w:val="00364CFC"/>
    <w:rsid w:val="00365035"/>
    <w:rsid w:val="0036526C"/>
    <w:rsid w:val="00365373"/>
    <w:rsid w:val="003653A8"/>
    <w:rsid w:val="00365E52"/>
    <w:rsid w:val="00365F54"/>
    <w:rsid w:val="00366306"/>
    <w:rsid w:val="00366C29"/>
    <w:rsid w:val="003670CF"/>
    <w:rsid w:val="00367333"/>
    <w:rsid w:val="003679C8"/>
    <w:rsid w:val="00367B29"/>
    <w:rsid w:val="0037011A"/>
    <w:rsid w:val="0037012A"/>
    <w:rsid w:val="003701C1"/>
    <w:rsid w:val="003706A7"/>
    <w:rsid w:val="0037148C"/>
    <w:rsid w:val="00371E0E"/>
    <w:rsid w:val="00372038"/>
    <w:rsid w:val="0037248A"/>
    <w:rsid w:val="00372499"/>
    <w:rsid w:val="0037340C"/>
    <w:rsid w:val="0037352F"/>
    <w:rsid w:val="00373761"/>
    <w:rsid w:val="00373870"/>
    <w:rsid w:val="00374233"/>
    <w:rsid w:val="00374533"/>
    <w:rsid w:val="00374A6D"/>
    <w:rsid w:val="00374DA6"/>
    <w:rsid w:val="00375060"/>
    <w:rsid w:val="0037509B"/>
    <w:rsid w:val="0037524B"/>
    <w:rsid w:val="00375266"/>
    <w:rsid w:val="0037528A"/>
    <w:rsid w:val="0037559B"/>
    <w:rsid w:val="00375CB4"/>
    <w:rsid w:val="00375E40"/>
    <w:rsid w:val="00375E6F"/>
    <w:rsid w:val="00375F46"/>
    <w:rsid w:val="00376606"/>
    <w:rsid w:val="0037663A"/>
    <w:rsid w:val="00376D75"/>
    <w:rsid w:val="00376EC8"/>
    <w:rsid w:val="00376FEC"/>
    <w:rsid w:val="0037701B"/>
    <w:rsid w:val="003771F3"/>
    <w:rsid w:val="00377214"/>
    <w:rsid w:val="00377CE9"/>
    <w:rsid w:val="00377D8B"/>
    <w:rsid w:val="003801BA"/>
    <w:rsid w:val="00380476"/>
    <w:rsid w:val="0038053C"/>
    <w:rsid w:val="00380BDC"/>
    <w:rsid w:val="00380D84"/>
    <w:rsid w:val="0038166F"/>
    <w:rsid w:val="00381D29"/>
    <w:rsid w:val="00381DD0"/>
    <w:rsid w:val="00381FC1"/>
    <w:rsid w:val="00382566"/>
    <w:rsid w:val="0038259E"/>
    <w:rsid w:val="00382808"/>
    <w:rsid w:val="00382A84"/>
    <w:rsid w:val="00382DCD"/>
    <w:rsid w:val="00382E35"/>
    <w:rsid w:val="00382FD0"/>
    <w:rsid w:val="0038355B"/>
    <w:rsid w:val="00383574"/>
    <w:rsid w:val="00383708"/>
    <w:rsid w:val="00383B64"/>
    <w:rsid w:val="00384249"/>
    <w:rsid w:val="003844D0"/>
    <w:rsid w:val="00384815"/>
    <w:rsid w:val="00384902"/>
    <w:rsid w:val="00384C67"/>
    <w:rsid w:val="00384EA5"/>
    <w:rsid w:val="003852BC"/>
    <w:rsid w:val="0038536B"/>
    <w:rsid w:val="003853A1"/>
    <w:rsid w:val="003855DD"/>
    <w:rsid w:val="00385B62"/>
    <w:rsid w:val="00385BDD"/>
    <w:rsid w:val="00385CFC"/>
    <w:rsid w:val="003860DD"/>
    <w:rsid w:val="003862A3"/>
    <w:rsid w:val="0038649B"/>
    <w:rsid w:val="0038682B"/>
    <w:rsid w:val="00387012"/>
    <w:rsid w:val="003871C9"/>
    <w:rsid w:val="00390062"/>
    <w:rsid w:val="003905DA"/>
    <w:rsid w:val="003905F4"/>
    <w:rsid w:val="00390AB9"/>
    <w:rsid w:val="00391282"/>
    <w:rsid w:val="00391415"/>
    <w:rsid w:val="00391755"/>
    <w:rsid w:val="00392978"/>
    <w:rsid w:val="00392A51"/>
    <w:rsid w:val="00392B23"/>
    <w:rsid w:val="00392BD9"/>
    <w:rsid w:val="00392D0D"/>
    <w:rsid w:val="00392F07"/>
    <w:rsid w:val="00393070"/>
    <w:rsid w:val="00393343"/>
    <w:rsid w:val="00393A18"/>
    <w:rsid w:val="00393C06"/>
    <w:rsid w:val="00393DEA"/>
    <w:rsid w:val="00393F6A"/>
    <w:rsid w:val="003940F0"/>
    <w:rsid w:val="00394E0A"/>
    <w:rsid w:val="00394F23"/>
    <w:rsid w:val="003954E9"/>
    <w:rsid w:val="00395553"/>
    <w:rsid w:val="003958C0"/>
    <w:rsid w:val="00396510"/>
    <w:rsid w:val="00396DDB"/>
    <w:rsid w:val="00396E2D"/>
    <w:rsid w:val="00396E5D"/>
    <w:rsid w:val="003970CB"/>
    <w:rsid w:val="00397528"/>
    <w:rsid w:val="003A01E7"/>
    <w:rsid w:val="003A0ABA"/>
    <w:rsid w:val="003A0EF4"/>
    <w:rsid w:val="003A10FB"/>
    <w:rsid w:val="003A1392"/>
    <w:rsid w:val="003A1435"/>
    <w:rsid w:val="003A173C"/>
    <w:rsid w:val="003A190F"/>
    <w:rsid w:val="003A20B0"/>
    <w:rsid w:val="003A2465"/>
    <w:rsid w:val="003A2571"/>
    <w:rsid w:val="003A2785"/>
    <w:rsid w:val="003A2A7A"/>
    <w:rsid w:val="003A2C76"/>
    <w:rsid w:val="003A2FD0"/>
    <w:rsid w:val="003A313F"/>
    <w:rsid w:val="003A3AB8"/>
    <w:rsid w:val="003A3BB6"/>
    <w:rsid w:val="003A42F8"/>
    <w:rsid w:val="003A4509"/>
    <w:rsid w:val="003A4876"/>
    <w:rsid w:val="003A4F2C"/>
    <w:rsid w:val="003A5369"/>
    <w:rsid w:val="003A5AB3"/>
    <w:rsid w:val="003A5B7E"/>
    <w:rsid w:val="003A5D8A"/>
    <w:rsid w:val="003A6334"/>
    <w:rsid w:val="003A642E"/>
    <w:rsid w:val="003A6766"/>
    <w:rsid w:val="003A6826"/>
    <w:rsid w:val="003A682D"/>
    <w:rsid w:val="003A699A"/>
    <w:rsid w:val="003A6CC3"/>
    <w:rsid w:val="003A6E22"/>
    <w:rsid w:val="003A72F8"/>
    <w:rsid w:val="003A76F5"/>
    <w:rsid w:val="003A78D7"/>
    <w:rsid w:val="003B03A3"/>
    <w:rsid w:val="003B0BE2"/>
    <w:rsid w:val="003B0CA7"/>
    <w:rsid w:val="003B12CD"/>
    <w:rsid w:val="003B188C"/>
    <w:rsid w:val="003B1961"/>
    <w:rsid w:val="003B1C57"/>
    <w:rsid w:val="003B1F1B"/>
    <w:rsid w:val="003B229E"/>
    <w:rsid w:val="003B299F"/>
    <w:rsid w:val="003B2B1A"/>
    <w:rsid w:val="003B32D8"/>
    <w:rsid w:val="003B37C3"/>
    <w:rsid w:val="003B37E6"/>
    <w:rsid w:val="003B3852"/>
    <w:rsid w:val="003B392C"/>
    <w:rsid w:val="003B3BAB"/>
    <w:rsid w:val="003B4182"/>
    <w:rsid w:val="003B4913"/>
    <w:rsid w:val="003B506D"/>
    <w:rsid w:val="003B50D2"/>
    <w:rsid w:val="003B5446"/>
    <w:rsid w:val="003B56A5"/>
    <w:rsid w:val="003B5767"/>
    <w:rsid w:val="003B5DC7"/>
    <w:rsid w:val="003B66BE"/>
    <w:rsid w:val="003B6736"/>
    <w:rsid w:val="003B6A15"/>
    <w:rsid w:val="003B73CD"/>
    <w:rsid w:val="003B75F0"/>
    <w:rsid w:val="003B78FE"/>
    <w:rsid w:val="003B7C9E"/>
    <w:rsid w:val="003B7E78"/>
    <w:rsid w:val="003C13BF"/>
    <w:rsid w:val="003C143B"/>
    <w:rsid w:val="003C1827"/>
    <w:rsid w:val="003C1863"/>
    <w:rsid w:val="003C18DE"/>
    <w:rsid w:val="003C1915"/>
    <w:rsid w:val="003C1AD4"/>
    <w:rsid w:val="003C1B11"/>
    <w:rsid w:val="003C1FD4"/>
    <w:rsid w:val="003C20C3"/>
    <w:rsid w:val="003C25C5"/>
    <w:rsid w:val="003C273F"/>
    <w:rsid w:val="003C2B49"/>
    <w:rsid w:val="003C30A8"/>
    <w:rsid w:val="003C30FC"/>
    <w:rsid w:val="003C3236"/>
    <w:rsid w:val="003C3D0F"/>
    <w:rsid w:val="003C3E97"/>
    <w:rsid w:val="003C3EC1"/>
    <w:rsid w:val="003C3F56"/>
    <w:rsid w:val="003C463C"/>
    <w:rsid w:val="003C4ABE"/>
    <w:rsid w:val="003C4C4B"/>
    <w:rsid w:val="003C5C28"/>
    <w:rsid w:val="003C5D1C"/>
    <w:rsid w:val="003C61C7"/>
    <w:rsid w:val="003C6298"/>
    <w:rsid w:val="003C6B1B"/>
    <w:rsid w:val="003C6B49"/>
    <w:rsid w:val="003C6E20"/>
    <w:rsid w:val="003C6E55"/>
    <w:rsid w:val="003C6E8F"/>
    <w:rsid w:val="003C6F92"/>
    <w:rsid w:val="003C714E"/>
    <w:rsid w:val="003C7196"/>
    <w:rsid w:val="003C71EC"/>
    <w:rsid w:val="003C7677"/>
    <w:rsid w:val="003C7694"/>
    <w:rsid w:val="003C7863"/>
    <w:rsid w:val="003C794A"/>
    <w:rsid w:val="003C79DB"/>
    <w:rsid w:val="003C79E4"/>
    <w:rsid w:val="003C7AE6"/>
    <w:rsid w:val="003C7DFE"/>
    <w:rsid w:val="003D044D"/>
    <w:rsid w:val="003D049E"/>
    <w:rsid w:val="003D08E1"/>
    <w:rsid w:val="003D093E"/>
    <w:rsid w:val="003D0BF8"/>
    <w:rsid w:val="003D128C"/>
    <w:rsid w:val="003D12BA"/>
    <w:rsid w:val="003D151B"/>
    <w:rsid w:val="003D17B3"/>
    <w:rsid w:val="003D18B7"/>
    <w:rsid w:val="003D206D"/>
    <w:rsid w:val="003D20EF"/>
    <w:rsid w:val="003D271B"/>
    <w:rsid w:val="003D2A07"/>
    <w:rsid w:val="003D2AAC"/>
    <w:rsid w:val="003D2BED"/>
    <w:rsid w:val="003D3A30"/>
    <w:rsid w:val="003D3B51"/>
    <w:rsid w:val="003D4290"/>
    <w:rsid w:val="003D5A43"/>
    <w:rsid w:val="003D5AA0"/>
    <w:rsid w:val="003D5C30"/>
    <w:rsid w:val="003D615C"/>
    <w:rsid w:val="003D64AC"/>
    <w:rsid w:val="003D68CC"/>
    <w:rsid w:val="003D6A41"/>
    <w:rsid w:val="003D6B63"/>
    <w:rsid w:val="003D6BA4"/>
    <w:rsid w:val="003D6C86"/>
    <w:rsid w:val="003D75E5"/>
    <w:rsid w:val="003D75E9"/>
    <w:rsid w:val="003D75FA"/>
    <w:rsid w:val="003D7BC7"/>
    <w:rsid w:val="003D7D3B"/>
    <w:rsid w:val="003D7E09"/>
    <w:rsid w:val="003E01C5"/>
    <w:rsid w:val="003E0470"/>
    <w:rsid w:val="003E09D1"/>
    <w:rsid w:val="003E0CC4"/>
    <w:rsid w:val="003E0D6C"/>
    <w:rsid w:val="003E110B"/>
    <w:rsid w:val="003E2152"/>
    <w:rsid w:val="003E21ED"/>
    <w:rsid w:val="003E24D3"/>
    <w:rsid w:val="003E2512"/>
    <w:rsid w:val="003E2663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159"/>
    <w:rsid w:val="003E424C"/>
    <w:rsid w:val="003E42EC"/>
    <w:rsid w:val="003E442E"/>
    <w:rsid w:val="003E445B"/>
    <w:rsid w:val="003E4FBC"/>
    <w:rsid w:val="003E5298"/>
    <w:rsid w:val="003E57DC"/>
    <w:rsid w:val="003E5C43"/>
    <w:rsid w:val="003E602B"/>
    <w:rsid w:val="003E6042"/>
    <w:rsid w:val="003E66D3"/>
    <w:rsid w:val="003E6AB9"/>
    <w:rsid w:val="003E6E86"/>
    <w:rsid w:val="003E6F42"/>
    <w:rsid w:val="003E7438"/>
    <w:rsid w:val="003E754E"/>
    <w:rsid w:val="003E7AD7"/>
    <w:rsid w:val="003E7D9D"/>
    <w:rsid w:val="003E7DF6"/>
    <w:rsid w:val="003E7F56"/>
    <w:rsid w:val="003F06E0"/>
    <w:rsid w:val="003F071E"/>
    <w:rsid w:val="003F0B32"/>
    <w:rsid w:val="003F115B"/>
    <w:rsid w:val="003F1402"/>
    <w:rsid w:val="003F147A"/>
    <w:rsid w:val="003F14B0"/>
    <w:rsid w:val="003F15FE"/>
    <w:rsid w:val="003F1C64"/>
    <w:rsid w:val="003F27BC"/>
    <w:rsid w:val="003F2D7B"/>
    <w:rsid w:val="003F2DC4"/>
    <w:rsid w:val="003F3671"/>
    <w:rsid w:val="003F39CB"/>
    <w:rsid w:val="003F41B9"/>
    <w:rsid w:val="003F42AF"/>
    <w:rsid w:val="003F441E"/>
    <w:rsid w:val="003F507A"/>
    <w:rsid w:val="003F50DA"/>
    <w:rsid w:val="003F5130"/>
    <w:rsid w:val="003F532A"/>
    <w:rsid w:val="003F559F"/>
    <w:rsid w:val="003F57F6"/>
    <w:rsid w:val="003F5964"/>
    <w:rsid w:val="003F5A88"/>
    <w:rsid w:val="003F5ABA"/>
    <w:rsid w:val="003F5B4C"/>
    <w:rsid w:val="003F5B61"/>
    <w:rsid w:val="003F61D6"/>
    <w:rsid w:val="003F7105"/>
    <w:rsid w:val="003F72D3"/>
    <w:rsid w:val="003F757B"/>
    <w:rsid w:val="003F7601"/>
    <w:rsid w:val="003F7693"/>
    <w:rsid w:val="003F791B"/>
    <w:rsid w:val="003F7BDA"/>
    <w:rsid w:val="003F7E52"/>
    <w:rsid w:val="003F7E6F"/>
    <w:rsid w:val="00400396"/>
    <w:rsid w:val="00400516"/>
    <w:rsid w:val="00400D07"/>
    <w:rsid w:val="004014AF"/>
    <w:rsid w:val="0040172B"/>
    <w:rsid w:val="00402202"/>
    <w:rsid w:val="0040297E"/>
    <w:rsid w:val="00402DB9"/>
    <w:rsid w:val="004030ED"/>
    <w:rsid w:val="00403217"/>
    <w:rsid w:val="00403B3C"/>
    <w:rsid w:val="00403CA6"/>
    <w:rsid w:val="0040449C"/>
    <w:rsid w:val="00404626"/>
    <w:rsid w:val="00405780"/>
    <w:rsid w:val="004058CE"/>
    <w:rsid w:val="004058DD"/>
    <w:rsid w:val="004059BD"/>
    <w:rsid w:val="00405CA4"/>
    <w:rsid w:val="0040609C"/>
    <w:rsid w:val="004062CF"/>
    <w:rsid w:val="004068B7"/>
    <w:rsid w:val="00406F04"/>
    <w:rsid w:val="00407164"/>
    <w:rsid w:val="004073E1"/>
    <w:rsid w:val="0040792D"/>
    <w:rsid w:val="00407F4B"/>
    <w:rsid w:val="00410B1D"/>
    <w:rsid w:val="00410BC6"/>
    <w:rsid w:val="00410DBF"/>
    <w:rsid w:val="00410E14"/>
    <w:rsid w:val="00410F93"/>
    <w:rsid w:val="00411AAB"/>
    <w:rsid w:val="00411AF3"/>
    <w:rsid w:val="00411D89"/>
    <w:rsid w:val="00411FAE"/>
    <w:rsid w:val="00412269"/>
    <w:rsid w:val="004128E1"/>
    <w:rsid w:val="00412DF3"/>
    <w:rsid w:val="0041312B"/>
    <w:rsid w:val="00413721"/>
    <w:rsid w:val="0041381F"/>
    <w:rsid w:val="0041394C"/>
    <w:rsid w:val="00413A57"/>
    <w:rsid w:val="00413B26"/>
    <w:rsid w:val="00413E0A"/>
    <w:rsid w:val="004140E1"/>
    <w:rsid w:val="00414125"/>
    <w:rsid w:val="00414843"/>
    <w:rsid w:val="00414C2E"/>
    <w:rsid w:val="00414CAB"/>
    <w:rsid w:val="0041541C"/>
    <w:rsid w:val="00415424"/>
    <w:rsid w:val="004154A7"/>
    <w:rsid w:val="00415601"/>
    <w:rsid w:val="004159BF"/>
    <w:rsid w:val="00415AB9"/>
    <w:rsid w:val="00415BA7"/>
    <w:rsid w:val="00415DAF"/>
    <w:rsid w:val="0041718F"/>
    <w:rsid w:val="004173B9"/>
    <w:rsid w:val="004175BA"/>
    <w:rsid w:val="00417617"/>
    <w:rsid w:val="00417994"/>
    <w:rsid w:val="00417BA9"/>
    <w:rsid w:val="00417C45"/>
    <w:rsid w:val="004201EC"/>
    <w:rsid w:val="00420200"/>
    <w:rsid w:val="00420282"/>
    <w:rsid w:val="00420312"/>
    <w:rsid w:val="00420991"/>
    <w:rsid w:val="00420EA6"/>
    <w:rsid w:val="00420FF1"/>
    <w:rsid w:val="004210F2"/>
    <w:rsid w:val="00421322"/>
    <w:rsid w:val="004216B1"/>
    <w:rsid w:val="0042215B"/>
    <w:rsid w:val="0042238B"/>
    <w:rsid w:val="004224D8"/>
    <w:rsid w:val="00422B9E"/>
    <w:rsid w:val="00422C29"/>
    <w:rsid w:val="00423218"/>
    <w:rsid w:val="004234A2"/>
    <w:rsid w:val="00423570"/>
    <w:rsid w:val="00423833"/>
    <w:rsid w:val="00423866"/>
    <w:rsid w:val="004238B1"/>
    <w:rsid w:val="00423C7F"/>
    <w:rsid w:val="00423E37"/>
    <w:rsid w:val="00423E38"/>
    <w:rsid w:val="00424288"/>
    <w:rsid w:val="0042429B"/>
    <w:rsid w:val="004245CD"/>
    <w:rsid w:val="0042464E"/>
    <w:rsid w:val="00424C1B"/>
    <w:rsid w:val="00424EDA"/>
    <w:rsid w:val="0042551E"/>
    <w:rsid w:val="0042563D"/>
    <w:rsid w:val="00425B38"/>
    <w:rsid w:val="0042618B"/>
    <w:rsid w:val="00426449"/>
    <w:rsid w:val="00426482"/>
    <w:rsid w:val="0042656D"/>
    <w:rsid w:val="0042659B"/>
    <w:rsid w:val="00426A0D"/>
    <w:rsid w:val="00426A37"/>
    <w:rsid w:val="004272D6"/>
    <w:rsid w:val="004273C9"/>
    <w:rsid w:val="004273EB"/>
    <w:rsid w:val="004277B2"/>
    <w:rsid w:val="00427954"/>
    <w:rsid w:val="00430AFF"/>
    <w:rsid w:val="00430F34"/>
    <w:rsid w:val="00430FC1"/>
    <w:rsid w:val="004310DB"/>
    <w:rsid w:val="00431237"/>
    <w:rsid w:val="00431F4F"/>
    <w:rsid w:val="00431FAE"/>
    <w:rsid w:val="00432B27"/>
    <w:rsid w:val="00432BE6"/>
    <w:rsid w:val="00432E61"/>
    <w:rsid w:val="004330B4"/>
    <w:rsid w:val="004335BC"/>
    <w:rsid w:val="004336D0"/>
    <w:rsid w:val="00433B5E"/>
    <w:rsid w:val="00433DD5"/>
    <w:rsid w:val="0043418F"/>
    <w:rsid w:val="00434351"/>
    <w:rsid w:val="004348FB"/>
    <w:rsid w:val="00434963"/>
    <w:rsid w:val="00434B25"/>
    <w:rsid w:val="00434CF1"/>
    <w:rsid w:val="00434D05"/>
    <w:rsid w:val="00434E89"/>
    <w:rsid w:val="00434FF5"/>
    <w:rsid w:val="00435706"/>
    <w:rsid w:val="00435B87"/>
    <w:rsid w:val="00436145"/>
    <w:rsid w:val="0043636D"/>
    <w:rsid w:val="004367B8"/>
    <w:rsid w:val="0043690F"/>
    <w:rsid w:val="00437199"/>
    <w:rsid w:val="0043728C"/>
    <w:rsid w:val="0043740F"/>
    <w:rsid w:val="004374B9"/>
    <w:rsid w:val="00437695"/>
    <w:rsid w:val="00437702"/>
    <w:rsid w:val="00437753"/>
    <w:rsid w:val="00437770"/>
    <w:rsid w:val="004379D9"/>
    <w:rsid w:val="00437C2E"/>
    <w:rsid w:val="00437E67"/>
    <w:rsid w:val="00440075"/>
    <w:rsid w:val="0044009B"/>
    <w:rsid w:val="004400F6"/>
    <w:rsid w:val="004401EE"/>
    <w:rsid w:val="00440222"/>
    <w:rsid w:val="004413F7"/>
    <w:rsid w:val="004415C9"/>
    <w:rsid w:val="004415DE"/>
    <w:rsid w:val="00441612"/>
    <w:rsid w:val="00441A85"/>
    <w:rsid w:val="00441C01"/>
    <w:rsid w:val="00441E8F"/>
    <w:rsid w:val="0044208D"/>
    <w:rsid w:val="00442B74"/>
    <w:rsid w:val="00442DE9"/>
    <w:rsid w:val="00444287"/>
    <w:rsid w:val="004443D0"/>
    <w:rsid w:val="00444500"/>
    <w:rsid w:val="00444772"/>
    <w:rsid w:val="00444B69"/>
    <w:rsid w:val="00444DA1"/>
    <w:rsid w:val="00445197"/>
    <w:rsid w:val="00445577"/>
    <w:rsid w:val="00445EC6"/>
    <w:rsid w:val="00445F24"/>
    <w:rsid w:val="00446842"/>
    <w:rsid w:val="00447196"/>
    <w:rsid w:val="004472DA"/>
    <w:rsid w:val="0044735F"/>
    <w:rsid w:val="0044743C"/>
    <w:rsid w:val="00447AA1"/>
    <w:rsid w:val="00447CC9"/>
    <w:rsid w:val="00447CDB"/>
    <w:rsid w:val="00447DB3"/>
    <w:rsid w:val="004502E7"/>
    <w:rsid w:val="00451479"/>
    <w:rsid w:val="004516B5"/>
    <w:rsid w:val="00451D6D"/>
    <w:rsid w:val="0045207F"/>
    <w:rsid w:val="0045210B"/>
    <w:rsid w:val="0045251B"/>
    <w:rsid w:val="0045251F"/>
    <w:rsid w:val="00452935"/>
    <w:rsid w:val="00452A90"/>
    <w:rsid w:val="00452E0A"/>
    <w:rsid w:val="00452EB2"/>
    <w:rsid w:val="00453E35"/>
    <w:rsid w:val="0045412F"/>
    <w:rsid w:val="0045422E"/>
    <w:rsid w:val="00454538"/>
    <w:rsid w:val="004547B4"/>
    <w:rsid w:val="0045491C"/>
    <w:rsid w:val="00454AF0"/>
    <w:rsid w:val="00454D15"/>
    <w:rsid w:val="004550BD"/>
    <w:rsid w:val="004553A2"/>
    <w:rsid w:val="004553BD"/>
    <w:rsid w:val="00455ECF"/>
    <w:rsid w:val="00455FE3"/>
    <w:rsid w:val="004563CC"/>
    <w:rsid w:val="0045657D"/>
    <w:rsid w:val="00456FC9"/>
    <w:rsid w:val="004576C0"/>
    <w:rsid w:val="004576D4"/>
    <w:rsid w:val="00457A3E"/>
    <w:rsid w:val="00457C6B"/>
    <w:rsid w:val="0046011C"/>
    <w:rsid w:val="00460565"/>
    <w:rsid w:val="00460D65"/>
    <w:rsid w:val="00461032"/>
    <w:rsid w:val="00461367"/>
    <w:rsid w:val="004617EC"/>
    <w:rsid w:val="004618EC"/>
    <w:rsid w:val="00461968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9DB"/>
    <w:rsid w:val="00463A44"/>
    <w:rsid w:val="00464252"/>
    <w:rsid w:val="00464392"/>
    <w:rsid w:val="004646B1"/>
    <w:rsid w:val="00464A97"/>
    <w:rsid w:val="00464B67"/>
    <w:rsid w:val="00464C67"/>
    <w:rsid w:val="004655B7"/>
    <w:rsid w:val="0046560A"/>
    <w:rsid w:val="004658A6"/>
    <w:rsid w:val="00465D66"/>
    <w:rsid w:val="0046611B"/>
    <w:rsid w:val="0046693E"/>
    <w:rsid w:val="00466C67"/>
    <w:rsid w:val="00466DEC"/>
    <w:rsid w:val="00466F88"/>
    <w:rsid w:val="00467072"/>
    <w:rsid w:val="0046708F"/>
    <w:rsid w:val="004670D4"/>
    <w:rsid w:val="00467172"/>
    <w:rsid w:val="004671B5"/>
    <w:rsid w:val="00467524"/>
    <w:rsid w:val="00467550"/>
    <w:rsid w:val="00467604"/>
    <w:rsid w:val="0046770A"/>
    <w:rsid w:val="00467956"/>
    <w:rsid w:val="0046799E"/>
    <w:rsid w:val="00467D5D"/>
    <w:rsid w:val="004701C9"/>
    <w:rsid w:val="00470398"/>
    <w:rsid w:val="00470444"/>
    <w:rsid w:val="00470942"/>
    <w:rsid w:val="00470AC8"/>
    <w:rsid w:val="00470B9C"/>
    <w:rsid w:val="00470C22"/>
    <w:rsid w:val="00470E45"/>
    <w:rsid w:val="00471406"/>
    <w:rsid w:val="00471A09"/>
    <w:rsid w:val="00471C60"/>
    <w:rsid w:val="00471DC9"/>
    <w:rsid w:val="00471E55"/>
    <w:rsid w:val="0047219C"/>
    <w:rsid w:val="00472437"/>
    <w:rsid w:val="00472531"/>
    <w:rsid w:val="00472AC6"/>
    <w:rsid w:val="00472BB2"/>
    <w:rsid w:val="004730B5"/>
    <w:rsid w:val="004730CC"/>
    <w:rsid w:val="004731A0"/>
    <w:rsid w:val="0047323C"/>
    <w:rsid w:val="004735BC"/>
    <w:rsid w:val="004735D2"/>
    <w:rsid w:val="0047370C"/>
    <w:rsid w:val="00473AD5"/>
    <w:rsid w:val="00473BB1"/>
    <w:rsid w:val="00473C2C"/>
    <w:rsid w:val="00473CBE"/>
    <w:rsid w:val="00473D2D"/>
    <w:rsid w:val="00473FEB"/>
    <w:rsid w:val="004743A2"/>
    <w:rsid w:val="004744AB"/>
    <w:rsid w:val="004745E7"/>
    <w:rsid w:val="0047466D"/>
    <w:rsid w:val="00474843"/>
    <w:rsid w:val="00475108"/>
    <w:rsid w:val="004755F2"/>
    <w:rsid w:val="0047586F"/>
    <w:rsid w:val="00475F32"/>
    <w:rsid w:val="00476701"/>
    <w:rsid w:val="00476857"/>
    <w:rsid w:val="004768F6"/>
    <w:rsid w:val="00476A32"/>
    <w:rsid w:val="00476B28"/>
    <w:rsid w:val="00476F9B"/>
    <w:rsid w:val="00476FAD"/>
    <w:rsid w:val="004774F7"/>
    <w:rsid w:val="004779FA"/>
    <w:rsid w:val="00477A94"/>
    <w:rsid w:val="00477B22"/>
    <w:rsid w:val="00477BE8"/>
    <w:rsid w:val="00477D3C"/>
    <w:rsid w:val="00477F8B"/>
    <w:rsid w:val="00477FD1"/>
    <w:rsid w:val="00480081"/>
    <w:rsid w:val="004802BB"/>
    <w:rsid w:val="004825C1"/>
    <w:rsid w:val="00482817"/>
    <w:rsid w:val="00482DAC"/>
    <w:rsid w:val="0048310C"/>
    <w:rsid w:val="004833F6"/>
    <w:rsid w:val="00483457"/>
    <w:rsid w:val="004834E5"/>
    <w:rsid w:val="00483C83"/>
    <w:rsid w:val="00483D84"/>
    <w:rsid w:val="00483E57"/>
    <w:rsid w:val="0048402F"/>
    <w:rsid w:val="0048443E"/>
    <w:rsid w:val="00484872"/>
    <w:rsid w:val="00484FFC"/>
    <w:rsid w:val="004851EF"/>
    <w:rsid w:val="00485392"/>
    <w:rsid w:val="004853A0"/>
    <w:rsid w:val="00485542"/>
    <w:rsid w:val="00485811"/>
    <w:rsid w:val="00485922"/>
    <w:rsid w:val="00485AA2"/>
    <w:rsid w:val="00485B15"/>
    <w:rsid w:val="0048604F"/>
    <w:rsid w:val="00486159"/>
    <w:rsid w:val="004865E5"/>
    <w:rsid w:val="0048693B"/>
    <w:rsid w:val="00487095"/>
    <w:rsid w:val="00487255"/>
    <w:rsid w:val="0048748E"/>
    <w:rsid w:val="00487946"/>
    <w:rsid w:val="00487B72"/>
    <w:rsid w:val="00490336"/>
    <w:rsid w:val="00490A82"/>
    <w:rsid w:val="004910D2"/>
    <w:rsid w:val="00491171"/>
    <w:rsid w:val="004918AC"/>
    <w:rsid w:val="00491A70"/>
    <w:rsid w:val="00491CAE"/>
    <w:rsid w:val="00491E5A"/>
    <w:rsid w:val="0049280E"/>
    <w:rsid w:val="00492AE8"/>
    <w:rsid w:val="00492EA7"/>
    <w:rsid w:val="00493216"/>
    <w:rsid w:val="00493BE2"/>
    <w:rsid w:val="00493FF3"/>
    <w:rsid w:val="00494E3D"/>
    <w:rsid w:val="00494F85"/>
    <w:rsid w:val="004953A8"/>
    <w:rsid w:val="00495AC1"/>
    <w:rsid w:val="00496023"/>
    <w:rsid w:val="004960BE"/>
    <w:rsid w:val="00496258"/>
    <w:rsid w:val="00496351"/>
    <w:rsid w:val="00496639"/>
    <w:rsid w:val="00496730"/>
    <w:rsid w:val="00496E88"/>
    <w:rsid w:val="0049703E"/>
    <w:rsid w:val="004971C6"/>
    <w:rsid w:val="004973AE"/>
    <w:rsid w:val="00497753"/>
    <w:rsid w:val="00497A23"/>
    <w:rsid w:val="004A0064"/>
    <w:rsid w:val="004A01D2"/>
    <w:rsid w:val="004A03B5"/>
    <w:rsid w:val="004A0AC0"/>
    <w:rsid w:val="004A0FA8"/>
    <w:rsid w:val="004A1248"/>
    <w:rsid w:val="004A1375"/>
    <w:rsid w:val="004A1896"/>
    <w:rsid w:val="004A195A"/>
    <w:rsid w:val="004A19F1"/>
    <w:rsid w:val="004A1C7D"/>
    <w:rsid w:val="004A1F45"/>
    <w:rsid w:val="004A2172"/>
    <w:rsid w:val="004A24F1"/>
    <w:rsid w:val="004A2683"/>
    <w:rsid w:val="004A26C1"/>
    <w:rsid w:val="004A2C16"/>
    <w:rsid w:val="004A2CEB"/>
    <w:rsid w:val="004A2DE1"/>
    <w:rsid w:val="004A3B4B"/>
    <w:rsid w:val="004A3D01"/>
    <w:rsid w:val="004A3F73"/>
    <w:rsid w:val="004A4505"/>
    <w:rsid w:val="004A452F"/>
    <w:rsid w:val="004A4B96"/>
    <w:rsid w:val="004A4BE4"/>
    <w:rsid w:val="004A4C17"/>
    <w:rsid w:val="004A4FA6"/>
    <w:rsid w:val="004A5676"/>
    <w:rsid w:val="004A581B"/>
    <w:rsid w:val="004A5864"/>
    <w:rsid w:val="004A58B4"/>
    <w:rsid w:val="004A5C46"/>
    <w:rsid w:val="004A5FAB"/>
    <w:rsid w:val="004A651F"/>
    <w:rsid w:val="004A667E"/>
    <w:rsid w:val="004A6877"/>
    <w:rsid w:val="004A69A9"/>
    <w:rsid w:val="004A779B"/>
    <w:rsid w:val="004A786F"/>
    <w:rsid w:val="004A79A3"/>
    <w:rsid w:val="004A79E4"/>
    <w:rsid w:val="004A7A83"/>
    <w:rsid w:val="004A7AB7"/>
    <w:rsid w:val="004A7B84"/>
    <w:rsid w:val="004A7EDB"/>
    <w:rsid w:val="004B00BD"/>
    <w:rsid w:val="004B0434"/>
    <w:rsid w:val="004B04B7"/>
    <w:rsid w:val="004B0594"/>
    <w:rsid w:val="004B07EA"/>
    <w:rsid w:val="004B0940"/>
    <w:rsid w:val="004B09A0"/>
    <w:rsid w:val="004B12A1"/>
    <w:rsid w:val="004B14B0"/>
    <w:rsid w:val="004B1736"/>
    <w:rsid w:val="004B1E07"/>
    <w:rsid w:val="004B1F0A"/>
    <w:rsid w:val="004B20D7"/>
    <w:rsid w:val="004B250D"/>
    <w:rsid w:val="004B2E97"/>
    <w:rsid w:val="004B3383"/>
    <w:rsid w:val="004B3E88"/>
    <w:rsid w:val="004B4175"/>
    <w:rsid w:val="004B4A6B"/>
    <w:rsid w:val="004B4C22"/>
    <w:rsid w:val="004B5037"/>
    <w:rsid w:val="004B52B7"/>
    <w:rsid w:val="004B5601"/>
    <w:rsid w:val="004B589F"/>
    <w:rsid w:val="004B5B8D"/>
    <w:rsid w:val="004B66E2"/>
    <w:rsid w:val="004B6ADD"/>
    <w:rsid w:val="004B6B85"/>
    <w:rsid w:val="004B6BB8"/>
    <w:rsid w:val="004B6DD6"/>
    <w:rsid w:val="004B7026"/>
    <w:rsid w:val="004B7239"/>
    <w:rsid w:val="004B7390"/>
    <w:rsid w:val="004B797A"/>
    <w:rsid w:val="004C0ADE"/>
    <w:rsid w:val="004C1B75"/>
    <w:rsid w:val="004C1F38"/>
    <w:rsid w:val="004C1F7F"/>
    <w:rsid w:val="004C20B3"/>
    <w:rsid w:val="004C264D"/>
    <w:rsid w:val="004C2C0D"/>
    <w:rsid w:val="004C30BE"/>
    <w:rsid w:val="004C3229"/>
    <w:rsid w:val="004C331E"/>
    <w:rsid w:val="004C3DCC"/>
    <w:rsid w:val="004C3E60"/>
    <w:rsid w:val="004C3F86"/>
    <w:rsid w:val="004C4226"/>
    <w:rsid w:val="004C4228"/>
    <w:rsid w:val="004C423A"/>
    <w:rsid w:val="004C426F"/>
    <w:rsid w:val="004C4329"/>
    <w:rsid w:val="004C4B41"/>
    <w:rsid w:val="004C4C98"/>
    <w:rsid w:val="004C4EE5"/>
    <w:rsid w:val="004C5026"/>
    <w:rsid w:val="004C50F1"/>
    <w:rsid w:val="004C52C7"/>
    <w:rsid w:val="004C5DA6"/>
    <w:rsid w:val="004C5DCA"/>
    <w:rsid w:val="004C5FE5"/>
    <w:rsid w:val="004C60C8"/>
    <w:rsid w:val="004C6213"/>
    <w:rsid w:val="004C6A2F"/>
    <w:rsid w:val="004C6C06"/>
    <w:rsid w:val="004C6EC5"/>
    <w:rsid w:val="004C7334"/>
    <w:rsid w:val="004C7697"/>
    <w:rsid w:val="004C7D19"/>
    <w:rsid w:val="004D001E"/>
    <w:rsid w:val="004D01C2"/>
    <w:rsid w:val="004D02A4"/>
    <w:rsid w:val="004D0708"/>
    <w:rsid w:val="004D076F"/>
    <w:rsid w:val="004D0A2E"/>
    <w:rsid w:val="004D0DEC"/>
    <w:rsid w:val="004D111D"/>
    <w:rsid w:val="004D12C8"/>
    <w:rsid w:val="004D15B4"/>
    <w:rsid w:val="004D1B22"/>
    <w:rsid w:val="004D1EA2"/>
    <w:rsid w:val="004D2101"/>
    <w:rsid w:val="004D23DD"/>
    <w:rsid w:val="004D29F8"/>
    <w:rsid w:val="004D2A09"/>
    <w:rsid w:val="004D2A74"/>
    <w:rsid w:val="004D2A99"/>
    <w:rsid w:val="004D2AD3"/>
    <w:rsid w:val="004D35DA"/>
    <w:rsid w:val="004D3BF7"/>
    <w:rsid w:val="004D4288"/>
    <w:rsid w:val="004D43FC"/>
    <w:rsid w:val="004D4851"/>
    <w:rsid w:val="004D4B63"/>
    <w:rsid w:val="004D4DCA"/>
    <w:rsid w:val="004D534F"/>
    <w:rsid w:val="004D551F"/>
    <w:rsid w:val="004D558A"/>
    <w:rsid w:val="004D560E"/>
    <w:rsid w:val="004D57FC"/>
    <w:rsid w:val="004D58A1"/>
    <w:rsid w:val="004D5B29"/>
    <w:rsid w:val="004D61C8"/>
    <w:rsid w:val="004D638F"/>
    <w:rsid w:val="004D640D"/>
    <w:rsid w:val="004D6A72"/>
    <w:rsid w:val="004D6C80"/>
    <w:rsid w:val="004D7110"/>
    <w:rsid w:val="004D755D"/>
    <w:rsid w:val="004D7C07"/>
    <w:rsid w:val="004D7C4B"/>
    <w:rsid w:val="004D7FB5"/>
    <w:rsid w:val="004E04AA"/>
    <w:rsid w:val="004E0650"/>
    <w:rsid w:val="004E0A12"/>
    <w:rsid w:val="004E0F34"/>
    <w:rsid w:val="004E13D1"/>
    <w:rsid w:val="004E1444"/>
    <w:rsid w:val="004E17FB"/>
    <w:rsid w:val="004E19A5"/>
    <w:rsid w:val="004E1D18"/>
    <w:rsid w:val="004E2797"/>
    <w:rsid w:val="004E2AA1"/>
    <w:rsid w:val="004E3226"/>
    <w:rsid w:val="004E33F6"/>
    <w:rsid w:val="004E356F"/>
    <w:rsid w:val="004E3821"/>
    <w:rsid w:val="004E38D0"/>
    <w:rsid w:val="004E390B"/>
    <w:rsid w:val="004E3B4B"/>
    <w:rsid w:val="004E41FC"/>
    <w:rsid w:val="004E4CC0"/>
    <w:rsid w:val="004E4F9B"/>
    <w:rsid w:val="004E53BB"/>
    <w:rsid w:val="004E5E98"/>
    <w:rsid w:val="004E6144"/>
    <w:rsid w:val="004E6949"/>
    <w:rsid w:val="004E6966"/>
    <w:rsid w:val="004E70DA"/>
    <w:rsid w:val="004E7381"/>
    <w:rsid w:val="004E7C71"/>
    <w:rsid w:val="004E7F17"/>
    <w:rsid w:val="004F03C3"/>
    <w:rsid w:val="004F109F"/>
    <w:rsid w:val="004F1210"/>
    <w:rsid w:val="004F2521"/>
    <w:rsid w:val="004F25DE"/>
    <w:rsid w:val="004F26CB"/>
    <w:rsid w:val="004F2C01"/>
    <w:rsid w:val="004F329B"/>
    <w:rsid w:val="004F353B"/>
    <w:rsid w:val="004F3823"/>
    <w:rsid w:val="004F4023"/>
    <w:rsid w:val="004F4810"/>
    <w:rsid w:val="004F4CC3"/>
    <w:rsid w:val="004F4D0A"/>
    <w:rsid w:val="004F4E7F"/>
    <w:rsid w:val="004F4FB9"/>
    <w:rsid w:val="004F5639"/>
    <w:rsid w:val="004F5689"/>
    <w:rsid w:val="004F5758"/>
    <w:rsid w:val="004F5814"/>
    <w:rsid w:val="004F5B9B"/>
    <w:rsid w:val="004F5C3B"/>
    <w:rsid w:val="004F5CBC"/>
    <w:rsid w:val="004F5EEF"/>
    <w:rsid w:val="004F5FCE"/>
    <w:rsid w:val="004F61D6"/>
    <w:rsid w:val="004F6B74"/>
    <w:rsid w:val="004F7CBD"/>
    <w:rsid w:val="004F7D30"/>
    <w:rsid w:val="005002A2"/>
    <w:rsid w:val="00500371"/>
    <w:rsid w:val="00500945"/>
    <w:rsid w:val="00500B8D"/>
    <w:rsid w:val="00500CE2"/>
    <w:rsid w:val="005011A2"/>
    <w:rsid w:val="005011CA"/>
    <w:rsid w:val="0050158F"/>
    <w:rsid w:val="00501940"/>
    <w:rsid w:val="0050199D"/>
    <w:rsid w:val="00501DFC"/>
    <w:rsid w:val="00502824"/>
    <w:rsid w:val="00502CAE"/>
    <w:rsid w:val="00502D4E"/>
    <w:rsid w:val="00502E70"/>
    <w:rsid w:val="00502E85"/>
    <w:rsid w:val="00503073"/>
    <w:rsid w:val="00503349"/>
    <w:rsid w:val="005039E8"/>
    <w:rsid w:val="00503AEA"/>
    <w:rsid w:val="00503F1D"/>
    <w:rsid w:val="00504192"/>
    <w:rsid w:val="0050434A"/>
    <w:rsid w:val="00504453"/>
    <w:rsid w:val="00504A80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954"/>
    <w:rsid w:val="00506E04"/>
    <w:rsid w:val="00506EDC"/>
    <w:rsid w:val="00506F2D"/>
    <w:rsid w:val="00506F59"/>
    <w:rsid w:val="00506F6D"/>
    <w:rsid w:val="00506F8E"/>
    <w:rsid w:val="005076F8"/>
    <w:rsid w:val="005077FD"/>
    <w:rsid w:val="005078EA"/>
    <w:rsid w:val="00507952"/>
    <w:rsid w:val="00507CC2"/>
    <w:rsid w:val="00510326"/>
    <w:rsid w:val="00510CB4"/>
    <w:rsid w:val="005114A4"/>
    <w:rsid w:val="00511741"/>
    <w:rsid w:val="005117CC"/>
    <w:rsid w:val="00511830"/>
    <w:rsid w:val="005119E8"/>
    <w:rsid w:val="00511D23"/>
    <w:rsid w:val="0051203B"/>
    <w:rsid w:val="00512318"/>
    <w:rsid w:val="005125E2"/>
    <w:rsid w:val="005126B4"/>
    <w:rsid w:val="005127B9"/>
    <w:rsid w:val="00512DF3"/>
    <w:rsid w:val="00513385"/>
    <w:rsid w:val="00513589"/>
    <w:rsid w:val="005139F5"/>
    <w:rsid w:val="005142A2"/>
    <w:rsid w:val="005143F8"/>
    <w:rsid w:val="005146C0"/>
    <w:rsid w:val="0051539B"/>
    <w:rsid w:val="005157D5"/>
    <w:rsid w:val="00515CD2"/>
    <w:rsid w:val="005162DC"/>
    <w:rsid w:val="00516390"/>
    <w:rsid w:val="005167DC"/>
    <w:rsid w:val="0051687C"/>
    <w:rsid w:val="005168B0"/>
    <w:rsid w:val="00516984"/>
    <w:rsid w:val="00516A8B"/>
    <w:rsid w:val="00516BBB"/>
    <w:rsid w:val="00517525"/>
    <w:rsid w:val="00517626"/>
    <w:rsid w:val="00517B3A"/>
    <w:rsid w:val="00517DB0"/>
    <w:rsid w:val="0052004E"/>
    <w:rsid w:val="005200AE"/>
    <w:rsid w:val="005207C3"/>
    <w:rsid w:val="00520B5E"/>
    <w:rsid w:val="00520C47"/>
    <w:rsid w:val="00520CE4"/>
    <w:rsid w:val="00520CEC"/>
    <w:rsid w:val="005210C0"/>
    <w:rsid w:val="0052121C"/>
    <w:rsid w:val="00521303"/>
    <w:rsid w:val="0052141E"/>
    <w:rsid w:val="00521702"/>
    <w:rsid w:val="00521933"/>
    <w:rsid w:val="0052198C"/>
    <w:rsid w:val="00521ADD"/>
    <w:rsid w:val="00521E77"/>
    <w:rsid w:val="00521FAF"/>
    <w:rsid w:val="00521FC8"/>
    <w:rsid w:val="0052221F"/>
    <w:rsid w:val="0052230B"/>
    <w:rsid w:val="005224F8"/>
    <w:rsid w:val="005226D0"/>
    <w:rsid w:val="00522A18"/>
    <w:rsid w:val="0052352F"/>
    <w:rsid w:val="0052370B"/>
    <w:rsid w:val="0052386C"/>
    <w:rsid w:val="00523911"/>
    <w:rsid w:val="005239BF"/>
    <w:rsid w:val="00523E77"/>
    <w:rsid w:val="0052440F"/>
    <w:rsid w:val="00524909"/>
    <w:rsid w:val="00524C6C"/>
    <w:rsid w:val="00524D73"/>
    <w:rsid w:val="00525070"/>
    <w:rsid w:val="005250DF"/>
    <w:rsid w:val="0052557E"/>
    <w:rsid w:val="0052577A"/>
    <w:rsid w:val="00525B4A"/>
    <w:rsid w:val="00525F8E"/>
    <w:rsid w:val="00526209"/>
    <w:rsid w:val="005264A6"/>
    <w:rsid w:val="0052650E"/>
    <w:rsid w:val="0052651D"/>
    <w:rsid w:val="0052660D"/>
    <w:rsid w:val="00526835"/>
    <w:rsid w:val="0052709D"/>
    <w:rsid w:val="00527204"/>
    <w:rsid w:val="0052730B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69C"/>
    <w:rsid w:val="00532922"/>
    <w:rsid w:val="0053293A"/>
    <w:rsid w:val="00532F40"/>
    <w:rsid w:val="005331C2"/>
    <w:rsid w:val="00533404"/>
    <w:rsid w:val="00533D9A"/>
    <w:rsid w:val="0053411F"/>
    <w:rsid w:val="005341F9"/>
    <w:rsid w:val="00534512"/>
    <w:rsid w:val="00534C71"/>
    <w:rsid w:val="00534CE2"/>
    <w:rsid w:val="00534D88"/>
    <w:rsid w:val="0053510D"/>
    <w:rsid w:val="00535512"/>
    <w:rsid w:val="005356FA"/>
    <w:rsid w:val="00535CDD"/>
    <w:rsid w:val="00535F5D"/>
    <w:rsid w:val="005363DB"/>
    <w:rsid w:val="005363F3"/>
    <w:rsid w:val="00536636"/>
    <w:rsid w:val="005367A5"/>
    <w:rsid w:val="00536FF2"/>
    <w:rsid w:val="005371AF"/>
    <w:rsid w:val="005372AD"/>
    <w:rsid w:val="005374AD"/>
    <w:rsid w:val="0053764C"/>
    <w:rsid w:val="00537C5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2C50"/>
    <w:rsid w:val="005434C7"/>
    <w:rsid w:val="00543ACD"/>
    <w:rsid w:val="00543B34"/>
    <w:rsid w:val="00543B88"/>
    <w:rsid w:val="00544087"/>
    <w:rsid w:val="00544D02"/>
    <w:rsid w:val="00544DB9"/>
    <w:rsid w:val="005451F5"/>
    <w:rsid w:val="005456DD"/>
    <w:rsid w:val="005457A7"/>
    <w:rsid w:val="00545FC3"/>
    <w:rsid w:val="005460E5"/>
    <w:rsid w:val="005463FE"/>
    <w:rsid w:val="00546A5A"/>
    <w:rsid w:val="00546B8F"/>
    <w:rsid w:val="00546D59"/>
    <w:rsid w:val="00546D5D"/>
    <w:rsid w:val="005475E4"/>
    <w:rsid w:val="005478A4"/>
    <w:rsid w:val="0055007D"/>
    <w:rsid w:val="0055014A"/>
    <w:rsid w:val="0055035F"/>
    <w:rsid w:val="005504EB"/>
    <w:rsid w:val="005506B0"/>
    <w:rsid w:val="00550C1F"/>
    <w:rsid w:val="00551311"/>
    <w:rsid w:val="00551437"/>
    <w:rsid w:val="0055154B"/>
    <w:rsid w:val="00551685"/>
    <w:rsid w:val="0055187C"/>
    <w:rsid w:val="00551AA5"/>
    <w:rsid w:val="00551B91"/>
    <w:rsid w:val="00551E97"/>
    <w:rsid w:val="0055220E"/>
    <w:rsid w:val="005522D7"/>
    <w:rsid w:val="005522F1"/>
    <w:rsid w:val="0055230E"/>
    <w:rsid w:val="005527DC"/>
    <w:rsid w:val="005528DF"/>
    <w:rsid w:val="00552AB1"/>
    <w:rsid w:val="00552C6E"/>
    <w:rsid w:val="00553123"/>
    <w:rsid w:val="005532B2"/>
    <w:rsid w:val="00553356"/>
    <w:rsid w:val="005535B1"/>
    <w:rsid w:val="005537DB"/>
    <w:rsid w:val="00553851"/>
    <w:rsid w:val="00553AE9"/>
    <w:rsid w:val="00553BF8"/>
    <w:rsid w:val="005545E2"/>
    <w:rsid w:val="005561E8"/>
    <w:rsid w:val="00557071"/>
    <w:rsid w:val="005571A6"/>
    <w:rsid w:val="0055728E"/>
    <w:rsid w:val="00557493"/>
    <w:rsid w:val="005578E5"/>
    <w:rsid w:val="0056012D"/>
    <w:rsid w:val="00560506"/>
    <w:rsid w:val="0056069F"/>
    <w:rsid w:val="00560748"/>
    <w:rsid w:val="005609CD"/>
    <w:rsid w:val="00560EC5"/>
    <w:rsid w:val="005614D0"/>
    <w:rsid w:val="00562193"/>
    <w:rsid w:val="00562729"/>
    <w:rsid w:val="00562754"/>
    <w:rsid w:val="00562BD7"/>
    <w:rsid w:val="00562BFC"/>
    <w:rsid w:val="00563074"/>
    <w:rsid w:val="005635F0"/>
    <w:rsid w:val="00563D38"/>
    <w:rsid w:val="0056408D"/>
    <w:rsid w:val="00564254"/>
    <w:rsid w:val="00564911"/>
    <w:rsid w:val="005649D5"/>
    <w:rsid w:val="00565006"/>
    <w:rsid w:val="0056515E"/>
    <w:rsid w:val="00565676"/>
    <w:rsid w:val="00565978"/>
    <w:rsid w:val="00565B93"/>
    <w:rsid w:val="00565F56"/>
    <w:rsid w:val="005665C0"/>
    <w:rsid w:val="00566619"/>
    <w:rsid w:val="00566B1A"/>
    <w:rsid w:val="00567511"/>
    <w:rsid w:val="0056767A"/>
    <w:rsid w:val="00567AA4"/>
    <w:rsid w:val="00567BAC"/>
    <w:rsid w:val="00567C4F"/>
    <w:rsid w:val="00567D59"/>
    <w:rsid w:val="00567FA8"/>
    <w:rsid w:val="0057057B"/>
    <w:rsid w:val="005705F4"/>
    <w:rsid w:val="005707C5"/>
    <w:rsid w:val="00570FD2"/>
    <w:rsid w:val="005713C7"/>
    <w:rsid w:val="005718ED"/>
    <w:rsid w:val="0057213F"/>
    <w:rsid w:val="005728C8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98D"/>
    <w:rsid w:val="00574B50"/>
    <w:rsid w:val="00574DD6"/>
    <w:rsid w:val="005751B1"/>
    <w:rsid w:val="00575241"/>
    <w:rsid w:val="0057526B"/>
    <w:rsid w:val="005754FE"/>
    <w:rsid w:val="00575A27"/>
    <w:rsid w:val="0057641F"/>
    <w:rsid w:val="00576672"/>
    <w:rsid w:val="005767A5"/>
    <w:rsid w:val="00576B63"/>
    <w:rsid w:val="00576C27"/>
    <w:rsid w:val="00577196"/>
    <w:rsid w:val="005778FF"/>
    <w:rsid w:val="00577B93"/>
    <w:rsid w:val="00577DD1"/>
    <w:rsid w:val="005800A2"/>
    <w:rsid w:val="00580A42"/>
    <w:rsid w:val="00580C62"/>
    <w:rsid w:val="00580FAB"/>
    <w:rsid w:val="00581050"/>
    <w:rsid w:val="0058156E"/>
    <w:rsid w:val="00581668"/>
    <w:rsid w:val="005819A1"/>
    <w:rsid w:val="00581D0D"/>
    <w:rsid w:val="00581D10"/>
    <w:rsid w:val="00581E77"/>
    <w:rsid w:val="00581EA8"/>
    <w:rsid w:val="005820D2"/>
    <w:rsid w:val="0058278A"/>
    <w:rsid w:val="005827F0"/>
    <w:rsid w:val="005831E0"/>
    <w:rsid w:val="005832DF"/>
    <w:rsid w:val="00583305"/>
    <w:rsid w:val="0058379A"/>
    <w:rsid w:val="00583B2B"/>
    <w:rsid w:val="00583B9A"/>
    <w:rsid w:val="00583CF9"/>
    <w:rsid w:val="00583E92"/>
    <w:rsid w:val="005840D4"/>
    <w:rsid w:val="005840D9"/>
    <w:rsid w:val="005843D6"/>
    <w:rsid w:val="0058470D"/>
    <w:rsid w:val="00584953"/>
    <w:rsid w:val="00584C9B"/>
    <w:rsid w:val="00584FD1"/>
    <w:rsid w:val="00585762"/>
    <w:rsid w:val="005858CB"/>
    <w:rsid w:val="00585B8E"/>
    <w:rsid w:val="00585EEE"/>
    <w:rsid w:val="00586117"/>
    <w:rsid w:val="0058615D"/>
    <w:rsid w:val="005871EA"/>
    <w:rsid w:val="00590207"/>
    <w:rsid w:val="00590404"/>
    <w:rsid w:val="005905FC"/>
    <w:rsid w:val="005906FC"/>
    <w:rsid w:val="00590C58"/>
    <w:rsid w:val="00590C6C"/>
    <w:rsid w:val="005911DF"/>
    <w:rsid w:val="005911EE"/>
    <w:rsid w:val="0059139F"/>
    <w:rsid w:val="00591656"/>
    <w:rsid w:val="00591847"/>
    <w:rsid w:val="00591FB6"/>
    <w:rsid w:val="0059269C"/>
    <w:rsid w:val="00592FED"/>
    <w:rsid w:val="005931FC"/>
    <w:rsid w:val="0059331A"/>
    <w:rsid w:val="0059334C"/>
    <w:rsid w:val="005939D8"/>
    <w:rsid w:val="0059461B"/>
    <w:rsid w:val="00594A3F"/>
    <w:rsid w:val="00594B71"/>
    <w:rsid w:val="00594C70"/>
    <w:rsid w:val="00594C9D"/>
    <w:rsid w:val="00594F42"/>
    <w:rsid w:val="005953B0"/>
    <w:rsid w:val="00595753"/>
    <w:rsid w:val="005957CC"/>
    <w:rsid w:val="00595B00"/>
    <w:rsid w:val="00595E12"/>
    <w:rsid w:val="0059606F"/>
    <w:rsid w:val="0059640C"/>
    <w:rsid w:val="0059648F"/>
    <w:rsid w:val="00596934"/>
    <w:rsid w:val="00596964"/>
    <w:rsid w:val="00596D5A"/>
    <w:rsid w:val="00596F94"/>
    <w:rsid w:val="005974A5"/>
    <w:rsid w:val="00597B7E"/>
    <w:rsid w:val="00597C36"/>
    <w:rsid w:val="00597DC7"/>
    <w:rsid w:val="00597F53"/>
    <w:rsid w:val="00597FBF"/>
    <w:rsid w:val="005A04C3"/>
    <w:rsid w:val="005A0602"/>
    <w:rsid w:val="005A06ED"/>
    <w:rsid w:val="005A08C5"/>
    <w:rsid w:val="005A0F6D"/>
    <w:rsid w:val="005A1437"/>
    <w:rsid w:val="005A14E8"/>
    <w:rsid w:val="005A1628"/>
    <w:rsid w:val="005A1703"/>
    <w:rsid w:val="005A1E40"/>
    <w:rsid w:val="005A1FE8"/>
    <w:rsid w:val="005A20FC"/>
    <w:rsid w:val="005A217F"/>
    <w:rsid w:val="005A224A"/>
    <w:rsid w:val="005A2393"/>
    <w:rsid w:val="005A25B4"/>
    <w:rsid w:val="005A273B"/>
    <w:rsid w:val="005A3477"/>
    <w:rsid w:val="005A3495"/>
    <w:rsid w:val="005A34F0"/>
    <w:rsid w:val="005A354F"/>
    <w:rsid w:val="005A356F"/>
    <w:rsid w:val="005A39EE"/>
    <w:rsid w:val="005A3B08"/>
    <w:rsid w:val="005A3F43"/>
    <w:rsid w:val="005A4088"/>
    <w:rsid w:val="005A411C"/>
    <w:rsid w:val="005A4424"/>
    <w:rsid w:val="005A4499"/>
    <w:rsid w:val="005A44A3"/>
    <w:rsid w:val="005A4769"/>
    <w:rsid w:val="005A4B77"/>
    <w:rsid w:val="005A4E09"/>
    <w:rsid w:val="005A4E0B"/>
    <w:rsid w:val="005A50EA"/>
    <w:rsid w:val="005A592D"/>
    <w:rsid w:val="005A5DBC"/>
    <w:rsid w:val="005A5EAF"/>
    <w:rsid w:val="005A6156"/>
    <w:rsid w:val="005A6247"/>
    <w:rsid w:val="005A632F"/>
    <w:rsid w:val="005A685C"/>
    <w:rsid w:val="005A71AE"/>
    <w:rsid w:val="005A7D9F"/>
    <w:rsid w:val="005B055A"/>
    <w:rsid w:val="005B0DDE"/>
    <w:rsid w:val="005B13C3"/>
    <w:rsid w:val="005B1444"/>
    <w:rsid w:val="005B16D8"/>
    <w:rsid w:val="005B17A9"/>
    <w:rsid w:val="005B1EEA"/>
    <w:rsid w:val="005B20D2"/>
    <w:rsid w:val="005B2120"/>
    <w:rsid w:val="005B2C2C"/>
    <w:rsid w:val="005B2D1C"/>
    <w:rsid w:val="005B2D41"/>
    <w:rsid w:val="005B2E02"/>
    <w:rsid w:val="005B30AE"/>
    <w:rsid w:val="005B34F5"/>
    <w:rsid w:val="005B35B2"/>
    <w:rsid w:val="005B368F"/>
    <w:rsid w:val="005B3E04"/>
    <w:rsid w:val="005B4286"/>
    <w:rsid w:val="005B44A6"/>
    <w:rsid w:val="005B44E4"/>
    <w:rsid w:val="005B45C5"/>
    <w:rsid w:val="005B462B"/>
    <w:rsid w:val="005B4740"/>
    <w:rsid w:val="005B4813"/>
    <w:rsid w:val="005B4C3F"/>
    <w:rsid w:val="005B4DA6"/>
    <w:rsid w:val="005B4F92"/>
    <w:rsid w:val="005B5054"/>
    <w:rsid w:val="005B53B3"/>
    <w:rsid w:val="005B62EE"/>
    <w:rsid w:val="005B62FE"/>
    <w:rsid w:val="005B646A"/>
    <w:rsid w:val="005B6CA4"/>
    <w:rsid w:val="005B6F5D"/>
    <w:rsid w:val="005B72AD"/>
    <w:rsid w:val="005B73F0"/>
    <w:rsid w:val="005B7AE1"/>
    <w:rsid w:val="005B7AE2"/>
    <w:rsid w:val="005B7BD0"/>
    <w:rsid w:val="005C0619"/>
    <w:rsid w:val="005C09E3"/>
    <w:rsid w:val="005C0FCF"/>
    <w:rsid w:val="005C1346"/>
    <w:rsid w:val="005C1601"/>
    <w:rsid w:val="005C1618"/>
    <w:rsid w:val="005C1CDD"/>
    <w:rsid w:val="005C1F9F"/>
    <w:rsid w:val="005C24BF"/>
    <w:rsid w:val="005C2604"/>
    <w:rsid w:val="005C36FE"/>
    <w:rsid w:val="005C3839"/>
    <w:rsid w:val="005C3F33"/>
    <w:rsid w:val="005C4199"/>
    <w:rsid w:val="005C4256"/>
    <w:rsid w:val="005C4527"/>
    <w:rsid w:val="005C46B9"/>
    <w:rsid w:val="005C53B8"/>
    <w:rsid w:val="005C5931"/>
    <w:rsid w:val="005C5CE1"/>
    <w:rsid w:val="005C600F"/>
    <w:rsid w:val="005C6558"/>
    <w:rsid w:val="005C6714"/>
    <w:rsid w:val="005C67B3"/>
    <w:rsid w:val="005C6F72"/>
    <w:rsid w:val="005C7203"/>
    <w:rsid w:val="005C7312"/>
    <w:rsid w:val="005C7345"/>
    <w:rsid w:val="005C773D"/>
    <w:rsid w:val="005C7BBE"/>
    <w:rsid w:val="005C7DEE"/>
    <w:rsid w:val="005C7F8F"/>
    <w:rsid w:val="005D030B"/>
    <w:rsid w:val="005D0360"/>
    <w:rsid w:val="005D0D89"/>
    <w:rsid w:val="005D12A7"/>
    <w:rsid w:val="005D13F4"/>
    <w:rsid w:val="005D1409"/>
    <w:rsid w:val="005D22DA"/>
    <w:rsid w:val="005D230D"/>
    <w:rsid w:val="005D233C"/>
    <w:rsid w:val="005D284B"/>
    <w:rsid w:val="005D2931"/>
    <w:rsid w:val="005D2DE6"/>
    <w:rsid w:val="005D3859"/>
    <w:rsid w:val="005D3A12"/>
    <w:rsid w:val="005D3AC4"/>
    <w:rsid w:val="005D3D39"/>
    <w:rsid w:val="005D3E60"/>
    <w:rsid w:val="005D3F82"/>
    <w:rsid w:val="005D405C"/>
    <w:rsid w:val="005D45BF"/>
    <w:rsid w:val="005D5287"/>
    <w:rsid w:val="005D530A"/>
    <w:rsid w:val="005D539D"/>
    <w:rsid w:val="005D554B"/>
    <w:rsid w:val="005D55C1"/>
    <w:rsid w:val="005D598C"/>
    <w:rsid w:val="005D5FD6"/>
    <w:rsid w:val="005D633C"/>
    <w:rsid w:val="005D66FC"/>
    <w:rsid w:val="005D6721"/>
    <w:rsid w:val="005D67C4"/>
    <w:rsid w:val="005D7416"/>
    <w:rsid w:val="005D7488"/>
    <w:rsid w:val="005E011C"/>
    <w:rsid w:val="005E052C"/>
    <w:rsid w:val="005E0A12"/>
    <w:rsid w:val="005E0A79"/>
    <w:rsid w:val="005E1052"/>
    <w:rsid w:val="005E1706"/>
    <w:rsid w:val="005E1EB4"/>
    <w:rsid w:val="005E1F4B"/>
    <w:rsid w:val="005E2479"/>
    <w:rsid w:val="005E3254"/>
    <w:rsid w:val="005E388E"/>
    <w:rsid w:val="005E3C43"/>
    <w:rsid w:val="005E3D84"/>
    <w:rsid w:val="005E46D2"/>
    <w:rsid w:val="005E4FDF"/>
    <w:rsid w:val="005E51B1"/>
    <w:rsid w:val="005E5451"/>
    <w:rsid w:val="005E548A"/>
    <w:rsid w:val="005E58C3"/>
    <w:rsid w:val="005E58E0"/>
    <w:rsid w:val="005E5B12"/>
    <w:rsid w:val="005E5F9E"/>
    <w:rsid w:val="005E6331"/>
    <w:rsid w:val="005E63E4"/>
    <w:rsid w:val="005E64EF"/>
    <w:rsid w:val="005E656A"/>
    <w:rsid w:val="005E6608"/>
    <w:rsid w:val="005E6680"/>
    <w:rsid w:val="005E6BBC"/>
    <w:rsid w:val="005E6C0C"/>
    <w:rsid w:val="005E7266"/>
    <w:rsid w:val="005E7382"/>
    <w:rsid w:val="005E7DBF"/>
    <w:rsid w:val="005F0217"/>
    <w:rsid w:val="005F03EB"/>
    <w:rsid w:val="005F0745"/>
    <w:rsid w:val="005F075C"/>
    <w:rsid w:val="005F0778"/>
    <w:rsid w:val="005F08BB"/>
    <w:rsid w:val="005F0C7C"/>
    <w:rsid w:val="005F0E22"/>
    <w:rsid w:val="005F1191"/>
    <w:rsid w:val="005F140F"/>
    <w:rsid w:val="005F179C"/>
    <w:rsid w:val="005F17FF"/>
    <w:rsid w:val="005F212E"/>
    <w:rsid w:val="005F2545"/>
    <w:rsid w:val="005F2D54"/>
    <w:rsid w:val="005F312A"/>
    <w:rsid w:val="005F34C2"/>
    <w:rsid w:val="005F3654"/>
    <w:rsid w:val="005F3886"/>
    <w:rsid w:val="005F38D6"/>
    <w:rsid w:val="005F3E86"/>
    <w:rsid w:val="005F3FBE"/>
    <w:rsid w:val="005F440A"/>
    <w:rsid w:val="005F4586"/>
    <w:rsid w:val="005F46F9"/>
    <w:rsid w:val="005F470B"/>
    <w:rsid w:val="005F50F1"/>
    <w:rsid w:val="005F54B9"/>
    <w:rsid w:val="005F5654"/>
    <w:rsid w:val="005F574C"/>
    <w:rsid w:val="005F58B3"/>
    <w:rsid w:val="005F58BA"/>
    <w:rsid w:val="005F5946"/>
    <w:rsid w:val="005F618B"/>
    <w:rsid w:val="005F6C9F"/>
    <w:rsid w:val="005F6F7B"/>
    <w:rsid w:val="005F72F2"/>
    <w:rsid w:val="005F7864"/>
    <w:rsid w:val="005F78D7"/>
    <w:rsid w:val="005F7CD9"/>
    <w:rsid w:val="006006B1"/>
    <w:rsid w:val="00600773"/>
    <w:rsid w:val="00600CD2"/>
    <w:rsid w:val="00600E68"/>
    <w:rsid w:val="00601080"/>
    <w:rsid w:val="006016AB"/>
    <w:rsid w:val="00601C06"/>
    <w:rsid w:val="00602340"/>
    <w:rsid w:val="00602732"/>
    <w:rsid w:val="006029A8"/>
    <w:rsid w:val="00602C08"/>
    <w:rsid w:val="00602CB5"/>
    <w:rsid w:val="00603100"/>
    <w:rsid w:val="00603678"/>
    <w:rsid w:val="006038A3"/>
    <w:rsid w:val="006040AC"/>
    <w:rsid w:val="006043C6"/>
    <w:rsid w:val="006044BF"/>
    <w:rsid w:val="00604AC8"/>
    <w:rsid w:val="00604FB6"/>
    <w:rsid w:val="00605329"/>
    <w:rsid w:val="00605433"/>
    <w:rsid w:val="006056D3"/>
    <w:rsid w:val="006060C5"/>
    <w:rsid w:val="0060646B"/>
    <w:rsid w:val="00606638"/>
    <w:rsid w:val="00606BC2"/>
    <w:rsid w:val="006071C4"/>
    <w:rsid w:val="006073CC"/>
    <w:rsid w:val="0060762A"/>
    <w:rsid w:val="00607CFE"/>
    <w:rsid w:val="00607E9D"/>
    <w:rsid w:val="00610B1F"/>
    <w:rsid w:val="00610CD9"/>
    <w:rsid w:val="00610F71"/>
    <w:rsid w:val="006117EE"/>
    <w:rsid w:val="00611C65"/>
    <w:rsid w:val="00611DC6"/>
    <w:rsid w:val="00611F43"/>
    <w:rsid w:val="00612788"/>
    <w:rsid w:val="00612F17"/>
    <w:rsid w:val="00612FB6"/>
    <w:rsid w:val="006130C6"/>
    <w:rsid w:val="00613102"/>
    <w:rsid w:val="006135E8"/>
    <w:rsid w:val="006136B0"/>
    <w:rsid w:val="00613E86"/>
    <w:rsid w:val="006141B5"/>
    <w:rsid w:val="006145BC"/>
    <w:rsid w:val="00614C8A"/>
    <w:rsid w:val="00614F90"/>
    <w:rsid w:val="006151EA"/>
    <w:rsid w:val="0061566E"/>
    <w:rsid w:val="00615855"/>
    <w:rsid w:val="00615962"/>
    <w:rsid w:val="00616D1D"/>
    <w:rsid w:val="00616DF6"/>
    <w:rsid w:val="00616E4A"/>
    <w:rsid w:val="00616E88"/>
    <w:rsid w:val="00616F8D"/>
    <w:rsid w:val="00617938"/>
    <w:rsid w:val="00617C80"/>
    <w:rsid w:val="00617D52"/>
    <w:rsid w:val="0062003E"/>
    <w:rsid w:val="0062019C"/>
    <w:rsid w:val="00620955"/>
    <w:rsid w:val="00620F0B"/>
    <w:rsid w:val="00620FA5"/>
    <w:rsid w:val="0062175E"/>
    <w:rsid w:val="0062176F"/>
    <w:rsid w:val="00621847"/>
    <w:rsid w:val="00621BDF"/>
    <w:rsid w:val="006222C9"/>
    <w:rsid w:val="0062297A"/>
    <w:rsid w:val="00622C43"/>
    <w:rsid w:val="00622F49"/>
    <w:rsid w:val="00623AAD"/>
    <w:rsid w:val="00623ACA"/>
    <w:rsid w:val="006241C1"/>
    <w:rsid w:val="0062422E"/>
    <w:rsid w:val="006244BB"/>
    <w:rsid w:val="006248A9"/>
    <w:rsid w:val="00624DD5"/>
    <w:rsid w:val="006254B6"/>
    <w:rsid w:val="00625557"/>
    <w:rsid w:val="00625569"/>
    <w:rsid w:val="00625731"/>
    <w:rsid w:val="00625BF0"/>
    <w:rsid w:val="00625D63"/>
    <w:rsid w:val="00625FAE"/>
    <w:rsid w:val="00626B1C"/>
    <w:rsid w:val="00626B5F"/>
    <w:rsid w:val="00626C90"/>
    <w:rsid w:val="00627081"/>
    <w:rsid w:val="00627168"/>
    <w:rsid w:val="006273EC"/>
    <w:rsid w:val="006279C1"/>
    <w:rsid w:val="00627B11"/>
    <w:rsid w:val="00627B1D"/>
    <w:rsid w:val="00627E26"/>
    <w:rsid w:val="006300AE"/>
    <w:rsid w:val="00630102"/>
    <w:rsid w:val="006304B9"/>
    <w:rsid w:val="006308BE"/>
    <w:rsid w:val="00630924"/>
    <w:rsid w:val="00630A4D"/>
    <w:rsid w:val="00630B8D"/>
    <w:rsid w:val="00630DE5"/>
    <w:rsid w:val="006310D1"/>
    <w:rsid w:val="006310F4"/>
    <w:rsid w:val="00631107"/>
    <w:rsid w:val="006312DB"/>
    <w:rsid w:val="00631535"/>
    <w:rsid w:val="00631903"/>
    <w:rsid w:val="00631A90"/>
    <w:rsid w:val="00631D3C"/>
    <w:rsid w:val="006321E5"/>
    <w:rsid w:val="0063223B"/>
    <w:rsid w:val="006328AF"/>
    <w:rsid w:val="00632FD3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EC9"/>
    <w:rsid w:val="00634F15"/>
    <w:rsid w:val="0063537C"/>
    <w:rsid w:val="00635FD8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0248"/>
    <w:rsid w:val="00640294"/>
    <w:rsid w:val="00640F8F"/>
    <w:rsid w:val="00641055"/>
    <w:rsid w:val="006410C3"/>
    <w:rsid w:val="006410D1"/>
    <w:rsid w:val="00641305"/>
    <w:rsid w:val="00641355"/>
    <w:rsid w:val="006413D1"/>
    <w:rsid w:val="006416CC"/>
    <w:rsid w:val="006416F6"/>
    <w:rsid w:val="0064186E"/>
    <w:rsid w:val="00641ADC"/>
    <w:rsid w:val="00641DC2"/>
    <w:rsid w:val="006420E4"/>
    <w:rsid w:val="00642164"/>
    <w:rsid w:val="006424F0"/>
    <w:rsid w:val="00642819"/>
    <w:rsid w:val="00642AF2"/>
    <w:rsid w:val="00643447"/>
    <w:rsid w:val="0064372D"/>
    <w:rsid w:val="00643C96"/>
    <w:rsid w:val="00644165"/>
    <w:rsid w:val="00644AE2"/>
    <w:rsid w:val="00644E92"/>
    <w:rsid w:val="006450DA"/>
    <w:rsid w:val="0064511D"/>
    <w:rsid w:val="006451DB"/>
    <w:rsid w:val="00645A95"/>
    <w:rsid w:val="00645C26"/>
    <w:rsid w:val="00646493"/>
    <w:rsid w:val="006464AA"/>
    <w:rsid w:val="00646F00"/>
    <w:rsid w:val="00647294"/>
    <w:rsid w:val="0064786A"/>
    <w:rsid w:val="00647895"/>
    <w:rsid w:val="00650452"/>
    <w:rsid w:val="0065046F"/>
    <w:rsid w:val="00650596"/>
    <w:rsid w:val="0065094C"/>
    <w:rsid w:val="00650977"/>
    <w:rsid w:val="00650A1D"/>
    <w:rsid w:val="006516E4"/>
    <w:rsid w:val="006517AE"/>
    <w:rsid w:val="006518ED"/>
    <w:rsid w:val="00651A76"/>
    <w:rsid w:val="00651CD3"/>
    <w:rsid w:val="00651E4F"/>
    <w:rsid w:val="00652646"/>
    <w:rsid w:val="006527CE"/>
    <w:rsid w:val="00652918"/>
    <w:rsid w:val="00652ABE"/>
    <w:rsid w:val="00652AFB"/>
    <w:rsid w:val="006531DE"/>
    <w:rsid w:val="0065336F"/>
    <w:rsid w:val="006534EA"/>
    <w:rsid w:val="0065370D"/>
    <w:rsid w:val="00654119"/>
    <w:rsid w:val="006541B9"/>
    <w:rsid w:val="006542F1"/>
    <w:rsid w:val="00654455"/>
    <w:rsid w:val="0065477E"/>
    <w:rsid w:val="00654930"/>
    <w:rsid w:val="00654A8B"/>
    <w:rsid w:val="00655175"/>
    <w:rsid w:val="006551BB"/>
    <w:rsid w:val="0065563C"/>
    <w:rsid w:val="0065579A"/>
    <w:rsid w:val="00655B1B"/>
    <w:rsid w:val="00655EF9"/>
    <w:rsid w:val="0065614E"/>
    <w:rsid w:val="00656424"/>
    <w:rsid w:val="00656467"/>
    <w:rsid w:val="006569DE"/>
    <w:rsid w:val="00656B00"/>
    <w:rsid w:val="00656B7C"/>
    <w:rsid w:val="00657497"/>
    <w:rsid w:val="00657963"/>
    <w:rsid w:val="00657F55"/>
    <w:rsid w:val="00660042"/>
    <w:rsid w:val="00660257"/>
    <w:rsid w:val="006603E7"/>
    <w:rsid w:val="00660E3B"/>
    <w:rsid w:val="006613FD"/>
    <w:rsid w:val="006618C5"/>
    <w:rsid w:val="00661A10"/>
    <w:rsid w:val="00661B17"/>
    <w:rsid w:val="00662BB5"/>
    <w:rsid w:val="00662DA2"/>
    <w:rsid w:val="00662DB6"/>
    <w:rsid w:val="006632EA"/>
    <w:rsid w:val="006635AE"/>
    <w:rsid w:val="00663E5B"/>
    <w:rsid w:val="00663F9A"/>
    <w:rsid w:val="00664190"/>
    <w:rsid w:val="00664481"/>
    <w:rsid w:val="006646EB"/>
    <w:rsid w:val="00664805"/>
    <w:rsid w:val="00665100"/>
    <w:rsid w:val="0066538F"/>
    <w:rsid w:val="0066565D"/>
    <w:rsid w:val="006659FC"/>
    <w:rsid w:val="00665CFE"/>
    <w:rsid w:val="00665DB0"/>
    <w:rsid w:val="00666632"/>
    <w:rsid w:val="00666F00"/>
    <w:rsid w:val="006673D1"/>
    <w:rsid w:val="0066743F"/>
    <w:rsid w:val="0066747C"/>
    <w:rsid w:val="006674EC"/>
    <w:rsid w:val="00667ACA"/>
    <w:rsid w:val="00667C27"/>
    <w:rsid w:val="00667D55"/>
    <w:rsid w:val="00667F30"/>
    <w:rsid w:val="006700A6"/>
    <w:rsid w:val="006700F1"/>
    <w:rsid w:val="00670386"/>
    <w:rsid w:val="006707C7"/>
    <w:rsid w:val="00670FAB"/>
    <w:rsid w:val="006711E4"/>
    <w:rsid w:val="006712B2"/>
    <w:rsid w:val="00671891"/>
    <w:rsid w:val="00671A8F"/>
    <w:rsid w:val="0067202F"/>
    <w:rsid w:val="0067268C"/>
    <w:rsid w:val="006728EE"/>
    <w:rsid w:val="006729EB"/>
    <w:rsid w:val="00672AC1"/>
    <w:rsid w:val="00672C08"/>
    <w:rsid w:val="00672CE7"/>
    <w:rsid w:val="00672E89"/>
    <w:rsid w:val="00672F9A"/>
    <w:rsid w:val="00673581"/>
    <w:rsid w:val="0067362E"/>
    <w:rsid w:val="006737C8"/>
    <w:rsid w:val="00673B99"/>
    <w:rsid w:val="006741EB"/>
    <w:rsid w:val="006748D9"/>
    <w:rsid w:val="00674B8E"/>
    <w:rsid w:val="00675809"/>
    <w:rsid w:val="00675A3B"/>
    <w:rsid w:val="00675CEC"/>
    <w:rsid w:val="0067609C"/>
    <w:rsid w:val="006761C1"/>
    <w:rsid w:val="0067661C"/>
    <w:rsid w:val="006766CC"/>
    <w:rsid w:val="006772A6"/>
    <w:rsid w:val="00677559"/>
    <w:rsid w:val="00677695"/>
    <w:rsid w:val="00677752"/>
    <w:rsid w:val="006777B7"/>
    <w:rsid w:val="006778F4"/>
    <w:rsid w:val="00677C9B"/>
    <w:rsid w:val="00677E00"/>
    <w:rsid w:val="00677FAE"/>
    <w:rsid w:val="00680075"/>
    <w:rsid w:val="00680264"/>
    <w:rsid w:val="006802CA"/>
    <w:rsid w:val="00680397"/>
    <w:rsid w:val="006804EF"/>
    <w:rsid w:val="006805C7"/>
    <w:rsid w:val="006807FA"/>
    <w:rsid w:val="00681213"/>
    <w:rsid w:val="00681223"/>
    <w:rsid w:val="00681231"/>
    <w:rsid w:val="006814E3"/>
    <w:rsid w:val="00681CF6"/>
    <w:rsid w:val="00681E1F"/>
    <w:rsid w:val="00681E31"/>
    <w:rsid w:val="00681E88"/>
    <w:rsid w:val="0068263A"/>
    <w:rsid w:val="00682E4B"/>
    <w:rsid w:val="00682EB6"/>
    <w:rsid w:val="00683280"/>
    <w:rsid w:val="006832D6"/>
    <w:rsid w:val="00683400"/>
    <w:rsid w:val="0068374D"/>
    <w:rsid w:val="00683903"/>
    <w:rsid w:val="0068390B"/>
    <w:rsid w:val="00683E4F"/>
    <w:rsid w:val="00684565"/>
    <w:rsid w:val="00684745"/>
    <w:rsid w:val="00684AB0"/>
    <w:rsid w:val="00684D5F"/>
    <w:rsid w:val="00684E9C"/>
    <w:rsid w:val="00685013"/>
    <w:rsid w:val="006854BC"/>
    <w:rsid w:val="006856BD"/>
    <w:rsid w:val="00685F57"/>
    <w:rsid w:val="0068658E"/>
    <w:rsid w:val="006866C7"/>
    <w:rsid w:val="006869A3"/>
    <w:rsid w:val="00686ABF"/>
    <w:rsid w:val="00686C54"/>
    <w:rsid w:val="00686CD7"/>
    <w:rsid w:val="00686E4E"/>
    <w:rsid w:val="006871F3"/>
    <w:rsid w:val="0068725D"/>
    <w:rsid w:val="0068739E"/>
    <w:rsid w:val="0068772D"/>
    <w:rsid w:val="00687A6F"/>
    <w:rsid w:val="00687C2E"/>
    <w:rsid w:val="00687C63"/>
    <w:rsid w:val="0069008E"/>
    <w:rsid w:val="00690476"/>
    <w:rsid w:val="006905A4"/>
    <w:rsid w:val="00690A19"/>
    <w:rsid w:val="00690BC6"/>
    <w:rsid w:val="0069109A"/>
    <w:rsid w:val="0069159C"/>
    <w:rsid w:val="00691A30"/>
    <w:rsid w:val="00691D49"/>
    <w:rsid w:val="00692183"/>
    <w:rsid w:val="006922A3"/>
    <w:rsid w:val="006922CB"/>
    <w:rsid w:val="006922F8"/>
    <w:rsid w:val="0069247B"/>
    <w:rsid w:val="006926BB"/>
    <w:rsid w:val="00692DB0"/>
    <w:rsid w:val="00692EA7"/>
    <w:rsid w:val="00693319"/>
    <w:rsid w:val="006933AA"/>
    <w:rsid w:val="0069342F"/>
    <w:rsid w:val="0069350E"/>
    <w:rsid w:val="00693723"/>
    <w:rsid w:val="006938FD"/>
    <w:rsid w:val="00693F79"/>
    <w:rsid w:val="006942DB"/>
    <w:rsid w:val="006943B2"/>
    <w:rsid w:val="00694603"/>
    <w:rsid w:val="00694C9C"/>
    <w:rsid w:val="0069573D"/>
    <w:rsid w:val="006958F0"/>
    <w:rsid w:val="00695B31"/>
    <w:rsid w:val="00695EA4"/>
    <w:rsid w:val="00695F2E"/>
    <w:rsid w:val="00696B26"/>
    <w:rsid w:val="00696D3A"/>
    <w:rsid w:val="00696E55"/>
    <w:rsid w:val="00696EB3"/>
    <w:rsid w:val="0069758E"/>
    <w:rsid w:val="0069784B"/>
    <w:rsid w:val="006978E9"/>
    <w:rsid w:val="006A0094"/>
    <w:rsid w:val="006A0414"/>
    <w:rsid w:val="006A0424"/>
    <w:rsid w:val="006A0A36"/>
    <w:rsid w:val="006A0B46"/>
    <w:rsid w:val="006A0CA1"/>
    <w:rsid w:val="006A13C2"/>
    <w:rsid w:val="006A161C"/>
    <w:rsid w:val="006A1B37"/>
    <w:rsid w:val="006A2674"/>
    <w:rsid w:val="006A2695"/>
    <w:rsid w:val="006A2BCB"/>
    <w:rsid w:val="006A2CF0"/>
    <w:rsid w:val="006A3147"/>
    <w:rsid w:val="006A333B"/>
    <w:rsid w:val="006A349B"/>
    <w:rsid w:val="006A34F6"/>
    <w:rsid w:val="006A3775"/>
    <w:rsid w:val="006A3816"/>
    <w:rsid w:val="006A3DD9"/>
    <w:rsid w:val="006A4566"/>
    <w:rsid w:val="006A45B9"/>
    <w:rsid w:val="006A45F8"/>
    <w:rsid w:val="006A4C56"/>
    <w:rsid w:val="006A4EDD"/>
    <w:rsid w:val="006A5222"/>
    <w:rsid w:val="006A56FC"/>
    <w:rsid w:val="006A5906"/>
    <w:rsid w:val="006A5B0F"/>
    <w:rsid w:val="006A5B98"/>
    <w:rsid w:val="006A5CB6"/>
    <w:rsid w:val="006A5CB9"/>
    <w:rsid w:val="006A5E5C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5E8"/>
    <w:rsid w:val="006A7C85"/>
    <w:rsid w:val="006A7D84"/>
    <w:rsid w:val="006A7FFD"/>
    <w:rsid w:val="006B0025"/>
    <w:rsid w:val="006B028F"/>
    <w:rsid w:val="006B0349"/>
    <w:rsid w:val="006B0C8A"/>
    <w:rsid w:val="006B0D30"/>
    <w:rsid w:val="006B13B7"/>
    <w:rsid w:val="006B1743"/>
    <w:rsid w:val="006B17EB"/>
    <w:rsid w:val="006B1D03"/>
    <w:rsid w:val="006B1F40"/>
    <w:rsid w:val="006B2118"/>
    <w:rsid w:val="006B2166"/>
    <w:rsid w:val="006B2478"/>
    <w:rsid w:val="006B25D3"/>
    <w:rsid w:val="006B2B7B"/>
    <w:rsid w:val="006B2C80"/>
    <w:rsid w:val="006B3496"/>
    <w:rsid w:val="006B3609"/>
    <w:rsid w:val="006B37B1"/>
    <w:rsid w:val="006B39E6"/>
    <w:rsid w:val="006B3B4D"/>
    <w:rsid w:val="006B3D21"/>
    <w:rsid w:val="006B420C"/>
    <w:rsid w:val="006B4995"/>
    <w:rsid w:val="006B49F7"/>
    <w:rsid w:val="006B4B05"/>
    <w:rsid w:val="006B50FC"/>
    <w:rsid w:val="006B530E"/>
    <w:rsid w:val="006B5927"/>
    <w:rsid w:val="006B59E7"/>
    <w:rsid w:val="006B5BF9"/>
    <w:rsid w:val="006B5FB6"/>
    <w:rsid w:val="006B63BD"/>
    <w:rsid w:val="006B6B1E"/>
    <w:rsid w:val="006B6F24"/>
    <w:rsid w:val="006B70E6"/>
    <w:rsid w:val="006B725B"/>
    <w:rsid w:val="006B7275"/>
    <w:rsid w:val="006B756D"/>
    <w:rsid w:val="006B795F"/>
    <w:rsid w:val="006B7A10"/>
    <w:rsid w:val="006B7A4C"/>
    <w:rsid w:val="006C01F9"/>
    <w:rsid w:val="006C0363"/>
    <w:rsid w:val="006C0EDD"/>
    <w:rsid w:val="006C1531"/>
    <w:rsid w:val="006C18FD"/>
    <w:rsid w:val="006C19BE"/>
    <w:rsid w:val="006C1C84"/>
    <w:rsid w:val="006C1D3E"/>
    <w:rsid w:val="006C210F"/>
    <w:rsid w:val="006C2376"/>
    <w:rsid w:val="006C2465"/>
    <w:rsid w:val="006C2476"/>
    <w:rsid w:val="006C26E8"/>
    <w:rsid w:val="006C2882"/>
    <w:rsid w:val="006C2A15"/>
    <w:rsid w:val="006C2B06"/>
    <w:rsid w:val="006C2B27"/>
    <w:rsid w:val="006C2D9C"/>
    <w:rsid w:val="006C2E9A"/>
    <w:rsid w:val="006C2F6F"/>
    <w:rsid w:val="006C3131"/>
    <w:rsid w:val="006C3157"/>
    <w:rsid w:val="006C3927"/>
    <w:rsid w:val="006C3CFA"/>
    <w:rsid w:val="006C4231"/>
    <w:rsid w:val="006C4309"/>
    <w:rsid w:val="006C430C"/>
    <w:rsid w:val="006C4745"/>
    <w:rsid w:val="006C480C"/>
    <w:rsid w:val="006C496A"/>
    <w:rsid w:val="006C4AFD"/>
    <w:rsid w:val="006C4D63"/>
    <w:rsid w:val="006C4DE5"/>
    <w:rsid w:val="006C4F56"/>
    <w:rsid w:val="006C5080"/>
    <w:rsid w:val="006C5101"/>
    <w:rsid w:val="006C5311"/>
    <w:rsid w:val="006C5CCC"/>
    <w:rsid w:val="006C67A1"/>
    <w:rsid w:val="006C714E"/>
    <w:rsid w:val="006C79A8"/>
    <w:rsid w:val="006D07C7"/>
    <w:rsid w:val="006D0C4B"/>
    <w:rsid w:val="006D0D98"/>
    <w:rsid w:val="006D130C"/>
    <w:rsid w:val="006D1625"/>
    <w:rsid w:val="006D1A5F"/>
    <w:rsid w:val="006D1A9A"/>
    <w:rsid w:val="006D1C8F"/>
    <w:rsid w:val="006D1EE3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917"/>
    <w:rsid w:val="006D3A88"/>
    <w:rsid w:val="006D4323"/>
    <w:rsid w:val="006D49B8"/>
    <w:rsid w:val="006D4E36"/>
    <w:rsid w:val="006D506E"/>
    <w:rsid w:val="006D524D"/>
    <w:rsid w:val="006D53C5"/>
    <w:rsid w:val="006D5466"/>
    <w:rsid w:val="006D59B1"/>
    <w:rsid w:val="006D5C2F"/>
    <w:rsid w:val="006D5FC5"/>
    <w:rsid w:val="006D6583"/>
    <w:rsid w:val="006D67AC"/>
    <w:rsid w:val="006D6A0A"/>
    <w:rsid w:val="006D6B8D"/>
    <w:rsid w:val="006D6C33"/>
    <w:rsid w:val="006D7343"/>
    <w:rsid w:val="006D7553"/>
    <w:rsid w:val="006D7563"/>
    <w:rsid w:val="006D79E2"/>
    <w:rsid w:val="006D7B12"/>
    <w:rsid w:val="006E00E8"/>
    <w:rsid w:val="006E02D4"/>
    <w:rsid w:val="006E02EB"/>
    <w:rsid w:val="006E0308"/>
    <w:rsid w:val="006E031A"/>
    <w:rsid w:val="006E0758"/>
    <w:rsid w:val="006E07CA"/>
    <w:rsid w:val="006E0840"/>
    <w:rsid w:val="006E0DE7"/>
    <w:rsid w:val="006E0E73"/>
    <w:rsid w:val="006E15AE"/>
    <w:rsid w:val="006E190A"/>
    <w:rsid w:val="006E1BFD"/>
    <w:rsid w:val="006E2434"/>
    <w:rsid w:val="006E270A"/>
    <w:rsid w:val="006E2854"/>
    <w:rsid w:val="006E2BB6"/>
    <w:rsid w:val="006E30F3"/>
    <w:rsid w:val="006E3896"/>
    <w:rsid w:val="006E3994"/>
    <w:rsid w:val="006E41BD"/>
    <w:rsid w:val="006E42F1"/>
    <w:rsid w:val="006E4537"/>
    <w:rsid w:val="006E4DAA"/>
    <w:rsid w:val="006E5000"/>
    <w:rsid w:val="006E51C7"/>
    <w:rsid w:val="006E5867"/>
    <w:rsid w:val="006E5AD8"/>
    <w:rsid w:val="006E5C1C"/>
    <w:rsid w:val="006E5E24"/>
    <w:rsid w:val="006E5EA1"/>
    <w:rsid w:val="006E65F6"/>
    <w:rsid w:val="006E6BE4"/>
    <w:rsid w:val="006E6C20"/>
    <w:rsid w:val="006E7350"/>
    <w:rsid w:val="006E742C"/>
    <w:rsid w:val="006E754C"/>
    <w:rsid w:val="006E75E4"/>
    <w:rsid w:val="006E794E"/>
    <w:rsid w:val="006E7C4A"/>
    <w:rsid w:val="006F0053"/>
    <w:rsid w:val="006F0247"/>
    <w:rsid w:val="006F0372"/>
    <w:rsid w:val="006F06A7"/>
    <w:rsid w:val="006F098D"/>
    <w:rsid w:val="006F0EEF"/>
    <w:rsid w:val="006F27DE"/>
    <w:rsid w:val="006F2CBB"/>
    <w:rsid w:val="006F30BF"/>
    <w:rsid w:val="006F357D"/>
    <w:rsid w:val="006F387C"/>
    <w:rsid w:val="006F3909"/>
    <w:rsid w:val="006F3AE0"/>
    <w:rsid w:val="006F3C55"/>
    <w:rsid w:val="006F3E67"/>
    <w:rsid w:val="006F41C6"/>
    <w:rsid w:val="006F4F47"/>
    <w:rsid w:val="006F5506"/>
    <w:rsid w:val="006F580E"/>
    <w:rsid w:val="006F5B58"/>
    <w:rsid w:val="006F5B71"/>
    <w:rsid w:val="006F66B2"/>
    <w:rsid w:val="006F66D0"/>
    <w:rsid w:val="006F6EE1"/>
    <w:rsid w:val="006F6F6F"/>
    <w:rsid w:val="006F7097"/>
    <w:rsid w:val="006F713E"/>
    <w:rsid w:val="006F7572"/>
    <w:rsid w:val="006F7B9D"/>
    <w:rsid w:val="007001E2"/>
    <w:rsid w:val="0070032F"/>
    <w:rsid w:val="007009B5"/>
    <w:rsid w:val="00700BAA"/>
    <w:rsid w:val="00700C96"/>
    <w:rsid w:val="007012BF"/>
    <w:rsid w:val="0070130C"/>
    <w:rsid w:val="007017FE"/>
    <w:rsid w:val="0070185F"/>
    <w:rsid w:val="00701B3B"/>
    <w:rsid w:val="00702287"/>
    <w:rsid w:val="00702691"/>
    <w:rsid w:val="00702A9F"/>
    <w:rsid w:val="00703515"/>
    <w:rsid w:val="0070380A"/>
    <w:rsid w:val="00704627"/>
    <w:rsid w:val="00704D91"/>
    <w:rsid w:val="00704F70"/>
    <w:rsid w:val="0070506F"/>
    <w:rsid w:val="0070527A"/>
    <w:rsid w:val="00705B7B"/>
    <w:rsid w:val="00705F89"/>
    <w:rsid w:val="00706218"/>
    <w:rsid w:val="0070646E"/>
    <w:rsid w:val="00706495"/>
    <w:rsid w:val="00706C64"/>
    <w:rsid w:val="00706E61"/>
    <w:rsid w:val="0070704D"/>
    <w:rsid w:val="007072E2"/>
    <w:rsid w:val="007077B5"/>
    <w:rsid w:val="00710176"/>
    <w:rsid w:val="00710211"/>
    <w:rsid w:val="00710463"/>
    <w:rsid w:val="0071046A"/>
    <w:rsid w:val="00710506"/>
    <w:rsid w:val="0071051B"/>
    <w:rsid w:val="00710617"/>
    <w:rsid w:val="0071071D"/>
    <w:rsid w:val="00710AA6"/>
    <w:rsid w:val="00710F9F"/>
    <w:rsid w:val="0071119A"/>
    <w:rsid w:val="00711215"/>
    <w:rsid w:val="007117B2"/>
    <w:rsid w:val="0071243F"/>
    <w:rsid w:val="00712716"/>
    <w:rsid w:val="00712A0C"/>
    <w:rsid w:val="00712A84"/>
    <w:rsid w:val="00712E40"/>
    <w:rsid w:val="00712F69"/>
    <w:rsid w:val="00713000"/>
    <w:rsid w:val="00713142"/>
    <w:rsid w:val="007134BF"/>
    <w:rsid w:val="00713625"/>
    <w:rsid w:val="007137B6"/>
    <w:rsid w:val="0071381D"/>
    <w:rsid w:val="007139BC"/>
    <w:rsid w:val="00713D19"/>
    <w:rsid w:val="00713D63"/>
    <w:rsid w:val="00713F01"/>
    <w:rsid w:val="00713FF1"/>
    <w:rsid w:val="00714759"/>
    <w:rsid w:val="007147D7"/>
    <w:rsid w:val="00714CDC"/>
    <w:rsid w:val="0071515E"/>
    <w:rsid w:val="00715172"/>
    <w:rsid w:val="00715276"/>
    <w:rsid w:val="00715473"/>
    <w:rsid w:val="00715475"/>
    <w:rsid w:val="00715477"/>
    <w:rsid w:val="0071588A"/>
    <w:rsid w:val="007158AB"/>
    <w:rsid w:val="0071598F"/>
    <w:rsid w:val="00715B7F"/>
    <w:rsid w:val="00715BD1"/>
    <w:rsid w:val="00715D75"/>
    <w:rsid w:val="00715E1F"/>
    <w:rsid w:val="00716588"/>
    <w:rsid w:val="007169D4"/>
    <w:rsid w:val="00716D88"/>
    <w:rsid w:val="00716DBD"/>
    <w:rsid w:val="0071744E"/>
    <w:rsid w:val="00717E4A"/>
    <w:rsid w:val="00717EC1"/>
    <w:rsid w:val="00717FCA"/>
    <w:rsid w:val="00720406"/>
    <w:rsid w:val="00720458"/>
    <w:rsid w:val="007205E4"/>
    <w:rsid w:val="007207A1"/>
    <w:rsid w:val="00721002"/>
    <w:rsid w:val="00721961"/>
    <w:rsid w:val="00721B0F"/>
    <w:rsid w:val="00721E75"/>
    <w:rsid w:val="007221B6"/>
    <w:rsid w:val="0072252D"/>
    <w:rsid w:val="0072260F"/>
    <w:rsid w:val="00722735"/>
    <w:rsid w:val="007228CB"/>
    <w:rsid w:val="00723321"/>
    <w:rsid w:val="00723635"/>
    <w:rsid w:val="007238A1"/>
    <w:rsid w:val="00723A3D"/>
    <w:rsid w:val="00723ADA"/>
    <w:rsid w:val="00724085"/>
    <w:rsid w:val="00724394"/>
    <w:rsid w:val="00724772"/>
    <w:rsid w:val="00724DED"/>
    <w:rsid w:val="00724F69"/>
    <w:rsid w:val="007250BB"/>
    <w:rsid w:val="0072563D"/>
    <w:rsid w:val="00725720"/>
    <w:rsid w:val="00725B0F"/>
    <w:rsid w:val="00726492"/>
    <w:rsid w:val="00726636"/>
    <w:rsid w:val="007268CA"/>
    <w:rsid w:val="00727061"/>
    <w:rsid w:val="007275F3"/>
    <w:rsid w:val="00727702"/>
    <w:rsid w:val="00727909"/>
    <w:rsid w:val="00727D02"/>
    <w:rsid w:val="00730A7C"/>
    <w:rsid w:val="00730B4D"/>
    <w:rsid w:val="00730E29"/>
    <w:rsid w:val="007310CE"/>
    <w:rsid w:val="0073158E"/>
    <w:rsid w:val="007319B8"/>
    <w:rsid w:val="00732268"/>
    <w:rsid w:val="007322A3"/>
    <w:rsid w:val="00732493"/>
    <w:rsid w:val="00733489"/>
    <w:rsid w:val="00733641"/>
    <w:rsid w:val="00733C2E"/>
    <w:rsid w:val="007344A3"/>
    <w:rsid w:val="0073453F"/>
    <w:rsid w:val="007346A4"/>
    <w:rsid w:val="00734F5B"/>
    <w:rsid w:val="007352C0"/>
    <w:rsid w:val="00735370"/>
    <w:rsid w:val="007353D3"/>
    <w:rsid w:val="0073548F"/>
    <w:rsid w:val="007354EF"/>
    <w:rsid w:val="007355BB"/>
    <w:rsid w:val="00735A15"/>
    <w:rsid w:val="00735A59"/>
    <w:rsid w:val="00735C4D"/>
    <w:rsid w:val="00735EA5"/>
    <w:rsid w:val="0073600B"/>
    <w:rsid w:val="00736F65"/>
    <w:rsid w:val="007372E9"/>
    <w:rsid w:val="00737537"/>
    <w:rsid w:val="007375BB"/>
    <w:rsid w:val="0073772D"/>
    <w:rsid w:val="00737D08"/>
    <w:rsid w:val="00737D8A"/>
    <w:rsid w:val="007403C2"/>
    <w:rsid w:val="007403CA"/>
    <w:rsid w:val="007406B9"/>
    <w:rsid w:val="007406E0"/>
    <w:rsid w:val="00740F1C"/>
    <w:rsid w:val="00741486"/>
    <w:rsid w:val="00741945"/>
    <w:rsid w:val="00741C0B"/>
    <w:rsid w:val="00741C5B"/>
    <w:rsid w:val="00741F92"/>
    <w:rsid w:val="0074210A"/>
    <w:rsid w:val="00742171"/>
    <w:rsid w:val="0074218C"/>
    <w:rsid w:val="00742345"/>
    <w:rsid w:val="0074250D"/>
    <w:rsid w:val="0074274D"/>
    <w:rsid w:val="00742831"/>
    <w:rsid w:val="007428C6"/>
    <w:rsid w:val="00742FEF"/>
    <w:rsid w:val="00743102"/>
    <w:rsid w:val="0074310F"/>
    <w:rsid w:val="007438AA"/>
    <w:rsid w:val="00743D9E"/>
    <w:rsid w:val="00743EAD"/>
    <w:rsid w:val="0074419F"/>
    <w:rsid w:val="007443FE"/>
    <w:rsid w:val="00744712"/>
    <w:rsid w:val="00744F2E"/>
    <w:rsid w:val="00744FEF"/>
    <w:rsid w:val="007451BF"/>
    <w:rsid w:val="007455A0"/>
    <w:rsid w:val="007457DE"/>
    <w:rsid w:val="0074583A"/>
    <w:rsid w:val="00745851"/>
    <w:rsid w:val="00745C4F"/>
    <w:rsid w:val="007461F1"/>
    <w:rsid w:val="00746496"/>
    <w:rsid w:val="00746904"/>
    <w:rsid w:val="00746C5D"/>
    <w:rsid w:val="00746D0B"/>
    <w:rsid w:val="00747321"/>
    <w:rsid w:val="00747354"/>
    <w:rsid w:val="0074736C"/>
    <w:rsid w:val="00747413"/>
    <w:rsid w:val="007478E5"/>
    <w:rsid w:val="007501BE"/>
    <w:rsid w:val="00750321"/>
    <w:rsid w:val="007504F4"/>
    <w:rsid w:val="007508BE"/>
    <w:rsid w:val="007509EA"/>
    <w:rsid w:val="00750C5D"/>
    <w:rsid w:val="00750CDE"/>
    <w:rsid w:val="00750EC8"/>
    <w:rsid w:val="00750FF1"/>
    <w:rsid w:val="00751049"/>
    <w:rsid w:val="00751998"/>
    <w:rsid w:val="007519F7"/>
    <w:rsid w:val="00751A9D"/>
    <w:rsid w:val="00751BF4"/>
    <w:rsid w:val="00751C91"/>
    <w:rsid w:val="007525B5"/>
    <w:rsid w:val="00752892"/>
    <w:rsid w:val="00752B26"/>
    <w:rsid w:val="00752B8F"/>
    <w:rsid w:val="00752D57"/>
    <w:rsid w:val="00752E03"/>
    <w:rsid w:val="00752FB7"/>
    <w:rsid w:val="00752FD9"/>
    <w:rsid w:val="007535B3"/>
    <w:rsid w:val="00753845"/>
    <w:rsid w:val="00753CDB"/>
    <w:rsid w:val="007541E0"/>
    <w:rsid w:val="00754254"/>
    <w:rsid w:val="00754559"/>
    <w:rsid w:val="007546E6"/>
    <w:rsid w:val="007548B7"/>
    <w:rsid w:val="00754944"/>
    <w:rsid w:val="00755309"/>
    <w:rsid w:val="007554DB"/>
    <w:rsid w:val="0075571C"/>
    <w:rsid w:val="007558B8"/>
    <w:rsid w:val="00755992"/>
    <w:rsid w:val="00755A3D"/>
    <w:rsid w:val="00755A49"/>
    <w:rsid w:val="00756268"/>
    <w:rsid w:val="007563A9"/>
    <w:rsid w:val="0075671B"/>
    <w:rsid w:val="007567FD"/>
    <w:rsid w:val="00756FA5"/>
    <w:rsid w:val="00757032"/>
    <w:rsid w:val="00757A50"/>
    <w:rsid w:val="007601A2"/>
    <w:rsid w:val="007601D4"/>
    <w:rsid w:val="00760770"/>
    <w:rsid w:val="00761565"/>
    <w:rsid w:val="007615FE"/>
    <w:rsid w:val="00761629"/>
    <w:rsid w:val="00761921"/>
    <w:rsid w:val="0076197D"/>
    <w:rsid w:val="007619AD"/>
    <w:rsid w:val="00761C1D"/>
    <w:rsid w:val="00761F72"/>
    <w:rsid w:val="0076272C"/>
    <w:rsid w:val="00762772"/>
    <w:rsid w:val="00762E69"/>
    <w:rsid w:val="007631E1"/>
    <w:rsid w:val="0076347B"/>
    <w:rsid w:val="00763627"/>
    <w:rsid w:val="0076389C"/>
    <w:rsid w:val="007638E8"/>
    <w:rsid w:val="00763BE1"/>
    <w:rsid w:val="00763E81"/>
    <w:rsid w:val="00764067"/>
    <w:rsid w:val="00764137"/>
    <w:rsid w:val="00764E45"/>
    <w:rsid w:val="00764EC1"/>
    <w:rsid w:val="00765027"/>
    <w:rsid w:val="007657F1"/>
    <w:rsid w:val="00765A55"/>
    <w:rsid w:val="00765AC2"/>
    <w:rsid w:val="00765C1A"/>
    <w:rsid w:val="007660A0"/>
    <w:rsid w:val="00766A26"/>
    <w:rsid w:val="00766BA5"/>
    <w:rsid w:val="007673DC"/>
    <w:rsid w:val="00767422"/>
    <w:rsid w:val="00767450"/>
    <w:rsid w:val="00767AED"/>
    <w:rsid w:val="00767CA2"/>
    <w:rsid w:val="007700CF"/>
    <w:rsid w:val="00770106"/>
    <w:rsid w:val="00770293"/>
    <w:rsid w:val="007705A6"/>
    <w:rsid w:val="00770666"/>
    <w:rsid w:val="007708DC"/>
    <w:rsid w:val="00770C67"/>
    <w:rsid w:val="00770C8D"/>
    <w:rsid w:val="00771381"/>
    <w:rsid w:val="00771B9B"/>
    <w:rsid w:val="0077221C"/>
    <w:rsid w:val="007723B4"/>
    <w:rsid w:val="0077289F"/>
    <w:rsid w:val="00772F04"/>
    <w:rsid w:val="00772FCD"/>
    <w:rsid w:val="00773918"/>
    <w:rsid w:val="007739E6"/>
    <w:rsid w:val="00773B1F"/>
    <w:rsid w:val="00773B2A"/>
    <w:rsid w:val="00774464"/>
    <w:rsid w:val="007744ED"/>
    <w:rsid w:val="00774EB6"/>
    <w:rsid w:val="00774EEB"/>
    <w:rsid w:val="007750C9"/>
    <w:rsid w:val="0077573B"/>
    <w:rsid w:val="007758A6"/>
    <w:rsid w:val="00775A74"/>
    <w:rsid w:val="00775BE4"/>
    <w:rsid w:val="0077623C"/>
    <w:rsid w:val="0077623E"/>
    <w:rsid w:val="00776464"/>
    <w:rsid w:val="0077647D"/>
    <w:rsid w:val="0077665F"/>
    <w:rsid w:val="00776DC3"/>
    <w:rsid w:val="007771AC"/>
    <w:rsid w:val="0077747A"/>
    <w:rsid w:val="007774B4"/>
    <w:rsid w:val="00777E03"/>
    <w:rsid w:val="007800C6"/>
    <w:rsid w:val="00780551"/>
    <w:rsid w:val="00780BCF"/>
    <w:rsid w:val="00780C2B"/>
    <w:rsid w:val="00780DBC"/>
    <w:rsid w:val="00780E2C"/>
    <w:rsid w:val="00781074"/>
    <w:rsid w:val="0078160B"/>
    <w:rsid w:val="00781898"/>
    <w:rsid w:val="00781C7B"/>
    <w:rsid w:val="00781D76"/>
    <w:rsid w:val="00782109"/>
    <w:rsid w:val="00782266"/>
    <w:rsid w:val="00782475"/>
    <w:rsid w:val="007824AC"/>
    <w:rsid w:val="0078258A"/>
    <w:rsid w:val="007827ED"/>
    <w:rsid w:val="00782813"/>
    <w:rsid w:val="007828C3"/>
    <w:rsid w:val="007832F3"/>
    <w:rsid w:val="007835B9"/>
    <w:rsid w:val="007836F7"/>
    <w:rsid w:val="00783946"/>
    <w:rsid w:val="00783A01"/>
    <w:rsid w:val="00783DD9"/>
    <w:rsid w:val="00785045"/>
    <w:rsid w:val="00785104"/>
    <w:rsid w:val="00785171"/>
    <w:rsid w:val="00785254"/>
    <w:rsid w:val="0078565B"/>
    <w:rsid w:val="0078596F"/>
    <w:rsid w:val="0078614E"/>
    <w:rsid w:val="007866AD"/>
    <w:rsid w:val="007868ED"/>
    <w:rsid w:val="00786A69"/>
    <w:rsid w:val="00786A9F"/>
    <w:rsid w:val="00786BA0"/>
    <w:rsid w:val="00786C38"/>
    <w:rsid w:val="00786E7F"/>
    <w:rsid w:val="00787073"/>
    <w:rsid w:val="007872B1"/>
    <w:rsid w:val="007877B7"/>
    <w:rsid w:val="00787819"/>
    <w:rsid w:val="00787A18"/>
    <w:rsid w:val="00787C6A"/>
    <w:rsid w:val="00787D1F"/>
    <w:rsid w:val="00787E62"/>
    <w:rsid w:val="00787EB2"/>
    <w:rsid w:val="007900B9"/>
    <w:rsid w:val="0079017F"/>
    <w:rsid w:val="00790279"/>
    <w:rsid w:val="007905F8"/>
    <w:rsid w:val="00790964"/>
    <w:rsid w:val="00790D78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2EB9"/>
    <w:rsid w:val="00793D98"/>
    <w:rsid w:val="0079404F"/>
    <w:rsid w:val="007949CB"/>
    <w:rsid w:val="00794CAF"/>
    <w:rsid w:val="00794F6F"/>
    <w:rsid w:val="007953F7"/>
    <w:rsid w:val="0079544C"/>
    <w:rsid w:val="00795A2B"/>
    <w:rsid w:val="00795C97"/>
    <w:rsid w:val="00795D27"/>
    <w:rsid w:val="00796046"/>
    <w:rsid w:val="0079610B"/>
    <w:rsid w:val="0079612F"/>
    <w:rsid w:val="00796459"/>
    <w:rsid w:val="007964C8"/>
    <w:rsid w:val="007968F7"/>
    <w:rsid w:val="00796C88"/>
    <w:rsid w:val="007976B4"/>
    <w:rsid w:val="00797708"/>
    <w:rsid w:val="00797819"/>
    <w:rsid w:val="00797A45"/>
    <w:rsid w:val="00797B38"/>
    <w:rsid w:val="00797E01"/>
    <w:rsid w:val="007A0186"/>
    <w:rsid w:val="007A03BA"/>
    <w:rsid w:val="007A04E5"/>
    <w:rsid w:val="007A0542"/>
    <w:rsid w:val="007A0711"/>
    <w:rsid w:val="007A0765"/>
    <w:rsid w:val="007A076D"/>
    <w:rsid w:val="007A0848"/>
    <w:rsid w:val="007A08F4"/>
    <w:rsid w:val="007A0A7A"/>
    <w:rsid w:val="007A0B96"/>
    <w:rsid w:val="007A12F2"/>
    <w:rsid w:val="007A1AA5"/>
    <w:rsid w:val="007A1C7E"/>
    <w:rsid w:val="007A1DA0"/>
    <w:rsid w:val="007A1DA3"/>
    <w:rsid w:val="007A23E8"/>
    <w:rsid w:val="007A25F2"/>
    <w:rsid w:val="007A26E0"/>
    <w:rsid w:val="007A2772"/>
    <w:rsid w:val="007A29ED"/>
    <w:rsid w:val="007A2A4C"/>
    <w:rsid w:val="007A3612"/>
    <w:rsid w:val="007A3737"/>
    <w:rsid w:val="007A3917"/>
    <w:rsid w:val="007A3BA2"/>
    <w:rsid w:val="007A3BA3"/>
    <w:rsid w:val="007A3E87"/>
    <w:rsid w:val="007A3E96"/>
    <w:rsid w:val="007A4042"/>
    <w:rsid w:val="007A4144"/>
    <w:rsid w:val="007A41E2"/>
    <w:rsid w:val="007A45CD"/>
    <w:rsid w:val="007A4763"/>
    <w:rsid w:val="007A4BFA"/>
    <w:rsid w:val="007A4F2D"/>
    <w:rsid w:val="007A54DC"/>
    <w:rsid w:val="007A5F88"/>
    <w:rsid w:val="007A609A"/>
    <w:rsid w:val="007A67DB"/>
    <w:rsid w:val="007A6C69"/>
    <w:rsid w:val="007A736C"/>
    <w:rsid w:val="007A782A"/>
    <w:rsid w:val="007A7BDA"/>
    <w:rsid w:val="007A7D2C"/>
    <w:rsid w:val="007A7E5C"/>
    <w:rsid w:val="007B0E22"/>
    <w:rsid w:val="007B0EA8"/>
    <w:rsid w:val="007B0EAA"/>
    <w:rsid w:val="007B0EC0"/>
    <w:rsid w:val="007B151B"/>
    <w:rsid w:val="007B24D5"/>
    <w:rsid w:val="007B260B"/>
    <w:rsid w:val="007B2ABD"/>
    <w:rsid w:val="007B2BF0"/>
    <w:rsid w:val="007B3555"/>
    <w:rsid w:val="007B385C"/>
    <w:rsid w:val="007B3957"/>
    <w:rsid w:val="007B3CF7"/>
    <w:rsid w:val="007B413C"/>
    <w:rsid w:val="007B4264"/>
    <w:rsid w:val="007B442B"/>
    <w:rsid w:val="007B4590"/>
    <w:rsid w:val="007B4B9B"/>
    <w:rsid w:val="007B4C77"/>
    <w:rsid w:val="007B5754"/>
    <w:rsid w:val="007B5828"/>
    <w:rsid w:val="007B58AE"/>
    <w:rsid w:val="007B595E"/>
    <w:rsid w:val="007B5BAA"/>
    <w:rsid w:val="007B5C05"/>
    <w:rsid w:val="007B6BCB"/>
    <w:rsid w:val="007B6BED"/>
    <w:rsid w:val="007B726E"/>
    <w:rsid w:val="007B7274"/>
    <w:rsid w:val="007B7B6F"/>
    <w:rsid w:val="007C031C"/>
    <w:rsid w:val="007C03CB"/>
    <w:rsid w:val="007C0F61"/>
    <w:rsid w:val="007C10BD"/>
    <w:rsid w:val="007C129C"/>
    <w:rsid w:val="007C16B9"/>
    <w:rsid w:val="007C18AC"/>
    <w:rsid w:val="007C245F"/>
    <w:rsid w:val="007C2817"/>
    <w:rsid w:val="007C281B"/>
    <w:rsid w:val="007C2CAD"/>
    <w:rsid w:val="007C2E86"/>
    <w:rsid w:val="007C2F50"/>
    <w:rsid w:val="007C3827"/>
    <w:rsid w:val="007C3B42"/>
    <w:rsid w:val="007C3CD5"/>
    <w:rsid w:val="007C41CA"/>
    <w:rsid w:val="007C45A7"/>
    <w:rsid w:val="007C49D0"/>
    <w:rsid w:val="007C4B56"/>
    <w:rsid w:val="007C5205"/>
    <w:rsid w:val="007C5239"/>
    <w:rsid w:val="007C542B"/>
    <w:rsid w:val="007C57DE"/>
    <w:rsid w:val="007C5945"/>
    <w:rsid w:val="007C5CD3"/>
    <w:rsid w:val="007C605E"/>
    <w:rsid w:val="007C6064"/>
    <w:rsid w:val="007C6083"/>
    <w:rsid w:val="007C6402"/>
    <w:rsid w:val="007C6909"/>
    <w:rsid w:val="007C76AF"/>
    <w:rsid w:val="007C77B1"/>
    <w:rsid w:val="007C7A16"/>
    <w:rsid w:val="007C7F7B"/>
    <w:rsid w:val="007D0147"/>
    <w:rsid w:val="007D0750"/>
    <w:rsid w:val="007D07F0"/>
    <w:rsid w:val="007D0969"/>
    <w:rsid w:val="007D0A81"/>
    <w:rsid w:val="007D0C57"/>
    <w:rsid w:val="007D0CA3"/>
    <w:rsid w:val="007D117B"/>
    <w:rsid w:val="007D18AB"/>
    <w:rsid w:val="007D18C4"/>
    <w:rsid w:val="007D19A1"/>
    <w:rsid w:val="007D1B22"/>
    <w:rsid w:val="007D2265"/>
    <w:rsid w:val="007D22C1"/>
    <w:rsid w:val="007D22D9"/>
    <w:rsid w:val="007D28B2"/>
    <w:rsid w:val="007D29D7"/>
    <w:rsid w:val="007D3814"/>
    <w:rsid w:val="007D38BF"/>
    <w:rsid w:val="007D3C2B"/>
    <w:rsid w:val="007D3E09"/>
    <w:rsid w:val="007D40B6"/>
    <w:rsid w:val="007D4155"/>
    <w:rsid w:val="007D4DF2"/>
    <w:rsid w:val="007D4ED5"/>
    <w:rsid w:val="007D54DE"/>
    <w:rsid w:val="007D57B3"/>
    <w:rsid w:val="007D5A2E"/>
    <w:rsid w:val="007D5D26"/>
    <w:rsid w:val="007D5EA9"/>
    <w:rsid w:val="007D6124"/>
    <w:rsid w:val="007D631B"/>
    <w:rsid w:val="007D682A"/>
    <w:rsid w:val="007D6878"/>
    <w:rsid w:val="007D68A6"/>
    <w:rsid w:val="007D6D8A"/>
    <w:rsid w:val="007D7227"/>
    <w:rsid w:val="007D726A"/>
    <w:rsid w:val="007D7EE0"/>
    <w:rsid w:val="007E0031"/>
    <w:rsid w:val="007E054A"/>
    <w:rsid w:val="007E0636"/>
    <w:rsid w:val="007E0935"/>
    <w:rsid w:val="007E0B09"/>
    <w:rsid w:val="007E0EB2"/>
    <w:rsid w:val="007E141C"/>
    <w:rsid w:val="007E142E"/>
    <w:rsid w:val="007E1898"/>
    <w:rsid w:val="007E1AE3"/>
    <w:rsid w:val="007E1CAF"/>
    <w:rsid w:val="007E1E71"/>
    <w:rsid w:val="007E1F90"/>
    <w:rsid w:val="007E1FE4"/>
    <w:rsid w:val="007E2124"/>
    <w:rsid w:val="007E22B6"/>
    <w:rsid w:val="007E2B15"/>
    <w:rsid w:val="007E2BB4"/>
    <w:rsid w:val="007E3125"/>
    <w:rsid w:val="007E361B"/>
    <w:rsid w:val="007E3621"/>
    <w:rsid w:val="007E38AF"/>
    <w:rsid w:val="007E3BE0"/>
    <w:rsid w:val="007E3D77"/>
    <w:rsid w:val="007E4187"/>
    <w:rsid w:val="007E41CC"/>
    <w:rsid w:val="007E4408"/>
    <w:rsid w:val="007E503A"/>
    <w:rsid w:val="007E5296"/>
    <w:rsid w:val="007E5C29"/>
    <w:rsid w:val="007E5CE0"/>
    <w:rsid w:val="007E5D55"/>
    <w:rsid w:val="007E604F"/>
    <w:rsid w:val="007E63AD"/>
    <w:rsid w:val="007E668D"/>
    <w:rsid w:val="007E669C"/>
    <w:rsid w:val="007E6F26"/>
    <w:rsid w:val="007E70AC"/>
    <w:rsid w:val="007E71BA"/>
    <w:rsid w:val="007E74B9"/>
    <w:rsid w:val="007E7559"/>
    <w:rsid w:val="007F0872"/>
    <w:rsid w:val="007F0CD4"/>
    <w:rsid w:val="007F10F8"/>
    <w:rsid w:val="007F1697"/>
    <w:rsid w:val="007F17B3"/>
    <w:rsid w:val="007F185E"/>
    <w:rsid w:val="007F18E9"/>
    <w:rsid w:val="007F1C30"/>
    <w:rsid w:val="007F1EEB"/>
    <w:rsid w:val="007F284A"/>
    <w:rsid w:val="007F2A55"/>
    <w:rsid w:val="007F2A88"/>
    <w:rsid w:val="007F2B71"/>
    <w:rsid w:val="007F2E6D"/>
    <w:rsid w:val="007F3022"/>
    <w:rsid w:val="007F32ED"/>
    <w:rsid w:val="007F3E97"/>
    <w:rsid w:val="007F4294"/>
    <w:rsid w:val="007F42A9"/>
    <w:rsid w:val="007F4937"/>
    <w:rsid w:val="007F4A3C"/>
    <w:rsid w:val="007F4E47"/>
    <w:rsid w:val="007F51EB"/>
    <w:rsid w:val="007F5A8C"/>
    <w:rsid w:val="007F5FB2"/>
    <w:rsid w:val="007F600E"/>
    <w:rsid w:val="007F7118"/>
    <w:rsid w:val="007F7126"/>
    <w:rsid w:val="007F77C9"/>
    <w:rsid w:val="007F7BA5"/>
    <w:rsid w:val="007F7E57"/>
    <w:rsid w:val="007F7FDC"/>
    <w:rsid w:val="0080010E"/>
    <w:rsid w:val="00800114"/>
    <w:rsid w:val="0080042B"/>
    <w:rsid w:val="0080071D"/>
    <w:rsid w:val="00800836"/>
    <w:rsid w:val="00800C44"/>
    <w:rsid w:val="00800DBC"/>
    <w:rsid w:val="00800E43"/>
    <w:rsid w:val="0080112F"/>
    <w:rsid w:val="008012A3"/>
    <w:rsid w:val="00801574"/>
    <w:rsid w:val="00801E25"/>
    <w:rsid w:val="00801F07"/>
    <w:rsid w:val="008021BA"/>
    <w:rsid w:val="0080231E"/>
    <w:rsid w:val="008028FB"/>
    <w:rsid w:val="00802903"/>
    <w:rsid w:val="0080329F"/>
    <w:rsid w:val="00803315"/>
    <w:rsid w:val="00803896"/>
    <w:rsid w:val="00803A47"/>
    <w:rsid w:val="00803CDC"/>
    <w:rsid w:val="00803D04"/>
    <w:rsid w:val="008042AF"/>
    <w:rsid w:val="008045A7"/>
    <w:rsid w:val="00804802"/>
    <w:rsid w:val="008049E6"/>
    <w:rsid w:val="00804E6F"/>
    <w:rsid w:val="00804EEE"/>
    <w:rsid w:val="00804F1E"/>
    <w:rsid w:val="008053E9"/>
    <w:rsid w:val="008054DE"/>
    <w:rsid w:val="008055A9"/>
    <w:rsid w:val="00805AD5"/>
    <w:rsid w:val="00805AF5"/>
    <w:rsid w:val="00805CEA"/>
    <w:rsid w:val="00805E16"/>
    <w:rsid w:val="00805F4C"/>
    <w:rsid w:val="008065B2"/>
    <w:rsid w:val="00806F98"/>
    <w:rsid w:val="00807051"/>
    <w:rsid w:val="0080709D"/>
    <w:rsid w:val="00807216"/>
    <w:rsid w:val="008072FD"/>
    <w:rsid w:val="008076C6"/>
    <w:rsid w:val="00807944"/>
    <w:rsid w:val="00807A61"/>
    <w:rsid w:val="00807B54"/>
    <w:rsid w:val="00807B5A"/>
    <w:rsid w:val="00807C2C"/>
    <w:rsid w:val="00810468"/>
    <w:rsid w:val="00810624"/>
    <w:rsid w:val="008108A3"/>
    <w:rsid w:val="008109F7"/>
    <w:rsid w:val="00810A7F"/>
    <w:rsid w:val="00810EE8"/>
    <w:rsid w:val="00811102"/>
    <w:rsid w:val="008115E4"/>
    <w:rsid w:val="00811CFB"/>
    <w:rsid w:val="008121BA"/>
    <w:rsid w:val="00812343"/>
    <w:rsid w:val="00812989"/>
    <w:rsid w:val="00812B7B"/>
    <w:rsid w:val="00812FD4"/>
    <w:rsid w:val="0081331F"/>
    <w:rsid w:val="0081356A"/>
    <w:rsid w:val="0081380E"/>
    <w:rsid w:val="00813E66"/>
    <w:rsid w:val="008145B1"/>
    <w:rsid w:val="00814A54"/>
    <w:rsid w:val="00814A98"/>
    <w:rsid w:val="00814B2F"/>
    <w:rsid w:val="00814D07"/>
    <w:rsid w:val="00814EA0"/>
    <w:rsid w:val="00815005"/>
    <w:rsid w:val="008153AB"/>
    <w:rsid w:val="008153E7"/>
    <w:rsid w:val="00815BE1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D6"/>
    <w:rsid w:val="00817568"/>
    <w:rsid w:val="008179CD"/>
    <w:rsid w:val="00817E0F"/>
    <w:rsid w:val="00820315"/>
    <w:rsid w:val="00820553"/>
    <w:rsid w:val="0082073F"/>
    <w:rsid w:val="00820DF2"/>
    <w:rsid w:val="00821262"/>
    <w:rsid w:val="0082143C"/>
    <w:rsid w:val="00821B47"/>
    <w:rsid w:val="00821D95"/>
    <w:rsid w:val="008225DB"/>
    <w:rsid w:val="008227FA"/>
    <w:rsid w:val="008228A3"/>
    <w:rsid w:val="008228AD"/>
    <w:rsid w:val="0082294A"/>
    <w:rsid w:val="008230E1"/>
    <w:rsid w:val="00823917"/>
    <w:rsid w:val="00823CD7"/>
    <w:rsid w:val="00823F71"/>
    <w:rsid w:val="00824391"/>
    <w:rsid w:val="008248B6"/>
    <w:rsid w:val="00824995"/>
    <w:rsid w:val="008249A9"/>
    <w:rsid w:val="00824CD1"/>
    <w:rsid w:val="00824F5D"/>
    <w:rsid w:val="008253D8"/>
    <w:rsid w:val="00825427"/>
    <w:rsid w:val="00825D32"/>
    <w:rsid w:val="008261E4"/>
    <w:rsid w:val="008262A4"/>
    <w:rsid w:val="008263F9"/>
    <w:rsid w:val="008264DD"/>
    <w:rsid w:val="0082678B"/>
    <w:rsid w:val="008269D8"/>
    <w:rsid w:val="00826C32"/>
    <w:rsid w:val="00826F36"/>
    <w:rsid w:val="0082707C"/>
    <w:rsid w:val="00827904"/>
    <w:rsid w:val="00827BCF"/>
    <w:rsid w:val="00830275"/>
    <w:rsid w:val="00830322"/>
    <w:rsid w:val="00830399"/>
    <w:rsid w:val="008303EE"/>
    <w:rsid w:val="008304BF"/>
    <w:rsid w:val="008305A8"/>
    <w:rsid w:val="00830C7F"/>
    <w:rsid w:val="00831992"/>
    <w:rsid w:val="00831B39"/>
    <w:rsid w:val="00831EE5"/>
    <w:rsid w:val="00832037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229"/>
    <w:rsid w:val="00833C6D"/>
    <w:rsid w:val="00833DEB"/>
    <w:rsid w:val="008346A4"/>
    <w:rsid w:val="00834AD3"/>
    <w:rsid w:val="00834CF8"/>
    <w:rsid w:val="00834FB4"/>
    <w:rsid w:val="008352ED"/>
    <w:rsid w:val="0083561A"/>
    <w:rsid w:val="00835976"/>
    <w:rsid w:val="00835C33"/>
    <w:rsid w:val="00835E39"/>
    <w:rsid w:val="00835EA2"/>
    <w:rsid w:val="008361DE"/>
    <w:rsid w:val="008362DE"/>
    <w:rsid w:val="008365B9"/>
    <w:rsid w:val="00837005"/>
    <w:rsid w:val="008370BB"/>
    <w:rsid w:val="0083763A"/>
    <w:rsid w:val="00837A7C"/>
    <w:rsid w:val="00837B14"/>
    <w:rsid w:val="00837D7E"/>
    <w:rsid w:val="00840132"/>
    <w:rsid w:val="00840688"/>
    <w:rsid w:val="00840732"/>
    <w:rsid w:val="00840D9D"/>
    <w:rsid w:val="0084112B"/>
    <w:rsid w:val="0084153D"/>
    <w:rsid w:val="008417AC"/>
    <w:rsid w:val="00841C13"/>
    <w:rsid w:val="00841C52"/>
    <w:rsid w:val="00841E0F"/>
    <w:rsid w:val="008428F8"/>
    <w:rsid w:val="00842BED"/>
    <w:rsid w:val="00842CD0"/>
    <w:rsid w:val="00843974"/>
    <w:rsid w:val="008441FE"/>
    <w:rsid w:val="00844334"/>
    <w:rsid w:val="00844727"/>
    <w:rsid w:val="008448DB"/>
    <w:rsid w:val="0084498B"/>
    <w:rsid w:val="00844A4C"/>
    <w:rsid w:val="00844B99"/>
    <w:rsid w:val="00844E05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67FC"/>
    <w:rsid w:val="00846ABD"/>
    <w:rsid w:val="008470AB"/>
    <w:rsid w:val="008475B2"/>
    <w:rsid w:val="00847836"/>
    <w:rsid w:val="008478B6"/>
    <w:rsid w:val="00847C11"/>
    <w:rsid w:val="00850204"/>
    <w:rsid w:val="0085045B"/>
    <w:rsid w:val="008506BF"/>
    <w:rsid w:val="008506FA"/>
    <w:rsid w:val="0085073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465"/>
    <w:rsid w:val="00852632"/>
    <w:rsid w:val="00852D95"/>
    <w:rsid w:val="00852E7E"/>
    <w:rsid w:val="008531FE"/>
    <w:rsid w:val="00853356"/>
    <w:rsid w:val="00853550"/>
    <w:rsid w:val="008538A2"/>
    <w:rsid w:val="00853D68"/>
    <w:rsid w:val="00853EB8"/>
    <w:rsid w:val="00854048"/>
    <w:rsid w:val="008542B8"/>
    <w:rsid w:val="0085434B"/>
    <w:rsid w:val="008547C2"/>
    <w:rsid w:val="00854894"/>
    <w:rsid w:val="00854DAB"/>
    <w:rsid w:val="00854F7B"/>
    <w:rsid w:val="008551FF"/>
    <w:rsid w:val="0085546C"/>
    <w:rsid w:val="008555BB"/>
    <w:rsid w:val="0085587C"/>
    <w:rsid w:val="00855FD3"/>
    <w:rsid w:val="0085601F"/>
    <w:rsid w:val="0085643B"/>
    <w:rsid w:val="0085663D"/>
    <w:rsid w:val="00856A80"/>
    <w:rsid w:val="00857517"/>
    <w:rsid w:val="00857899"/>
    <w:rsid w:val="0085794F"/>
    <w:rsid w:val="00857B14"/>
    <w:rsid w:val="00857C04"/>
    <w:rsid w:val="00857F42"/>
    <w:rsid w:val="00860246"/>
    <w:rsid w:val="00860336"/>
    <w:rsid w:val="008603C6"/>
    <w:rsid w:val="0086050C"/>
    <w:rsid w:val="00860542"/>
    <w:rsid w:val="00860714"/>
    <w:rsid w:val="008607D7"/>
    <w:rsid w:val="0086115A"/>
    <w:rsid w:val="0086142A"/>
    <w:rsid w:val="00861856"/>
    <w:rsid w:val="00861961"/>
    <w:rsid w:val="00861DB4"/>
    <w:rsid w:val="00861FBF"/>
    <w:rsid w:val="008620A9"/>
    <w:rsid w:val="0086213F"/>
    <w:rsid w:val="00862164"/>
    <w:rsid w:val="008621B0"/>
    <w:rsid w:val="00862360"/>
    <w:rsid w:val="00862638"/>
    <w:rsid w:val="008628C0"/>
    <w:rsid w:val="00862A5F"/>
    <w:rsid w:val="00862A8A"/>
    <w:rsid w:val="00863495"/>
    <w:rsid w:val="0086368E"/>
    <w:rsid w:val="00863704"/>
    <w:rsid w:val="008637B1"/>
    <w:rsid w:val="00863949"/>
    <w:rsid w:val="00863D8B"/>
    <w:rsid w:val="008644D2"/>
    <w:rsid w:val="00864712"/>
    <w:rsid w:val="00865036"/>
    <w:rsid w:val="00865182"/>
    <w:rsid w:val="008653A7"/>
    <w:rsid w:val="00865651"/>
    <w:rsid w:val="00865656"/>
    <w:rsid w:val="0086586B"/>
    <w:rsid w:val="008659BC"/>
    <w:rsid w:val="00865EBC"/>
    <w:rsid w:val="00866369"/>
    <w:rsid w:val="00866C3C"/>
    <w:rsid w:val="00866CFD"/>
    <w:rsid w:val="00867378"/>
    <w:rsid w:val="0086748A"/>
    <w:rsid w:val="008675A9"/>
    <w:rsid w:val="008675BD"/>
    <w:rsid w:val="00867963"/>
    <w:rsid w:val="00867D90"/>
    <w:rsid w:val="008704F1"/>
    <w:rsid w:val="00870BF9"/>
    <w:rsid w:val="008713F4"/>
    <w:rsid w:val="008719F2"/>
    <w:rsid w:val="00871C8F"/>
    <w:rsid w:val="00871D1D"/>
    <w:rsid w:val="00871F3B"/>
    <w:rsid w:val="00872363"/>
    <w:rsid w:val="008725D8"/>
    <w:rsid w:val="0087288B"/>
    <w:rsid w:val="008728F5"/>
    <w:rsid w:val="00872939"/>
    <w:rsid w:val="00872B71"/>
    <w:rsid w:val="00872EC5"/>
    <w:rsid w:val="008735CB"/>
    <w:rsid w:val="00873714"/>
    <w:rsid w:val="00873BD2"/>
    <w:rsid w:val="0087402B"/>
    <w:rsid w:val="008740A8"/>
    <w:rsid w:val="008746D4"/>
    <w:rsid w:val="00874A5F"/>
    <w:rsid w:val="00874CB4"/>
    <w:rsid w:val="008758DA"/>
    <w:rsid w:val="00875BFC"/>
    <w:rsid w:val="00875C95"/>
    <w:rsid w:val="0087614E"/>
    <w:rsid w:val="00876E98"/>
    <w:rsid w:val="00877703"/>
    <w:rsid w:val="00877A26"/>
    <w:rsid w:val="00877B3E"/>
    <w:rsid w:val="00880432"/>
    <w:rsid w:val="008807A8"/>
    <w:rsid w:val="00880B2F"/>
    <w:rsid w:val="00880E75"/>
    <w:rsid w:val="00880F04"/>
    <w:rsid w:val="00880F60"/>
    <w:rsid w:val="00880FAF"/>
    <w:rsid w:val="008815BE"/>
    <w:rsid w:val="00881954"/>
    <w:rsid w:val="008822F9"/>
    <w:rsid w:val="00882459"/>
    <w:rsid w:val="00882F57"/>
    <w:rsid w:val="00883192"/>
    <w:rsid w:val="008831F5"/>
    <w:rsid w:val="008832E2"/>
    <w:rsid w:val="00883387"/>
    <w:rsid w:val="008837FC"/>
    <w:rsid w:val="008841F9"/>
    <w:rsid w:val="00884818"/>
    <w:rsid w:val="0088488C"/>
    <w:rsid w:val="00884A04"/>
    <w:rsid w:val="00884A3C"/>
    <w:rsid w:val="00884BC3"/>
    <w:rsid w:val="00884BC6"/>
    <w:rsid w:val="00884BFE"/>
    <w:rsid w:val="00884D92"/>
    <w:rsid w:val="00885A0C"/>
    <w:rsid w:val="00885C1B"/>
    <w:rsid w:val="00885F2D"/>
    <w:rsid w:val="008861C2"/>
    <w:rsid w:val="008863FD"/>
    <w:rsid w:val="00886563"/>
    <w:rsid w:val="00886959"/>
    <w:rsid w:val="00886B75"/>
    <w:rsid w:val="00886CEF"/>
    <w:rsid w:val="00886DB3"/>
    <w:rsid w:val="00887002"/>
    <w:rsid w:val="008870BE"/>
    <w:rsid w:val="0088756D"/>
    <w:rsid w:val="0088772E"/>
    <w:rsid w:val="00887801"/>
    <w:rsid w:val="00887988"/>
    <w:rsid w:val="00890002"/>
    <w:rsid w:val="00890091"/>
    <w:rsid w:val="008902C8"/>
    <w:rsid w:val="00890A0C"/>
    <w:rsid w:val="00890B83"/>
    <w:rsid w:val="00890F70"/>
    <w:rsid w:val="00891F20"/>
    <w:rsid w:val="00892532"/>
    <w:rsid w:val="00892741"/>
    <w:rsid w:val="00892CFE"/>
    <w:rsid w:val="008930F4"/>
    <w:rsid w:val="0089326D"/>
    <w:rsid w:val="008937B3"/>
    <w:rsid w:val="00893E86"/>
    <w:rsid w:val="00894433"/>
    <w:rsid w:val="008944AF"/>
    <w:rsid w:val="008944BC"/>
    <w:rsid w:val="008949C7"/>
    <w:rsid w:val="00894F55"/>
    <w:rsid w:val="00895038"/>
    <w:rsid w:val="00895082"/>
    <w:rsid w:val="0089553C"/>
    <w:rsid w:val="008956D3"/>
    <w:rsid w:val="00895713"/>
    <w:rsid w:val="00895B9C"/>
    <w:rsid w:val="00895C8E"/>
    <w:rsid w:val="00896465"/>
    <w:rsid w:val="008968CC"/>
    <w:rsid w:val="00896BDA"/>
    <w:rsid w:val="00896BFE"/>
    <w:rsid w:val="00896C99"/>
    <w:rsid w:val="008972C9"/>
    <w:rsid w:val="0089765E"/>
    <w:rsid w:val="00897795"/>
    <w:rsid w:val="008A032A"/>
    <w:rsid w:val="008A0A0A"/>
    <w:rsid w:val="008A1033"/>
    <w:rsid w:val="008A12C0"/>
    <w:rsid w:val="008A1636"/>
    <w:rsid w:val="008A19B6"/>
    <w:rsid w:val="008A1EAA"/>
    <w:rsid w:val="008A1F78"/>
    <w:rsid w:val="008A2285"/>
    <w:rsid w:val="008A25D4"/>
    <w:rsid w:val="008A2780"/>
    <w:rsid w:val="008A293A"/>
    <w:rsid w:val="008A2BC7"/>
    <w:rsid w:val="008A2D49"/>
    <w:rsid w:val="008A2E9D"/>
    <w:rsid w:val="008A3397"/>
    <w:rsid w:val="008A37EB"/>
    <w:rsid w:val="008A3F84"/>
    <w:rsid w:val="008A3FEF"/>
    <w:rsid w:val="008A40A1"/>
    <w:rsid w:val="008A445D"/>
    <w:rsid w:val="008A49E2"/>
    <w:rsid w:val="008A4C75"/>
    <w:rsid w:val="008A5186"/>
    <w:rsid w:val="008A51DB"/>
    <w:rsid w:val="008A5291"/>
    <w:rsid w:val="008A534B"/>
    <w:rsid w:val="008A5757"/>
    <w:rsid w:val="008A5B6B"/>
    <w:rsid w:val="008A5BEB"/>
    <w:rsid w:val="008A643F"/>
    <w:rsid w:val="008A65E3"/>
    <w:rsid w:val="008A6C1F"/>
    <w:rsid w:val="008A6C50"/>
    <w:rsid w:val="008A6E38"/>
    <w:rsid w:val="008A71F4"/>
    <w:rsid w:val="008A7221"/>
    <w:rsid w:val="008A7938"/>
    <w:rsid w:val="008A7A19"/>
    <w:rsid w:val="008A7C4B"/>
    <w:rsid w:val="008A7D7A"/>
    <w:rsid w:val="008B0142"/>
    <w:rsid w:val="008B03EC"/>
    <w:rsid w:val="008B04B3"/>
    <w:rsid w:val="008B095F"/>
    <w:rsid w:val="008B0A57"/>
    <w:rsid w:val="008B0EE2"/>
    <w:rsid w:val="008B10F1"/>
    <w:rsid w:val="008B1301"/>
    <w:rsid w:val="008B1618"/>
    <w:rsid w:val="008B18ED"/>
    <w:rsid w:val="008B1DC2"/>
    <w:rsid w:val="008B2106"/>
    <w:rsid w:val="008B2194"/>
    <w:rsid w:val="008B24BC"/>
    <w:rsid w:val="008B24DC"/>
    <w:rsid w:val="008B25AC"/>
    <w:rsid w:val="008B2753"/>
    <w:rsid w:val="008B287D"/>
    <w:rsid w:val="008B3867"/>
    <w:rsid w:val="008B3A33"/>
    <w:rsid w:val="008B3A63"/>
    <w:rsid w:val="008B3AF1"/>
    <w:rsid w:val="008B4519"/>
    <w:rsid w:val="008B4702"/>
    <w:rsid w:val="008B48B4"/>
    <w:rsid w:val="008B4A66"/>
    <w:rsid w:val="008B5163"/>
    <w:rsid w:val="008B5651"/>
    <w:rsid w:val="008B58C5"/>
    <w:rsid w:val="008B59A9"/>
    <w:rsid w:val="008B5F75"/>
    <w:rsid w:val="008B624B"/>
    <w:rsid w:val="008B6616"/>
    <w:rsid w:val="008B6B58"/>
    <w:rsid w:val="008B6CB5"/>
    <w:rsid w:val="008B6E28"/>
    <w:rsid w:val="008B7538"/>
    <w:rsid w:val="008B7C99"/>
    <w:rsid w:val="008C01C7"/>
    <w:rsid w:val="008C0490"/>
    <w:rsid w:val="008C049B"/>
    <w:rsid w:val="008C0C55"/>
    <w:rsid w:val="008C1163"/>
    <w:rsid w:val="008C15C9"/>
    <w:rsid w:val="008C1973"/>
    <w:rsid w:val="008C1F09"/>
    <w:rsid w:val="008C2370"/>
    <w:rsid w:val="008C245C"/>
    <w:rsid w:val="008C2C1D"/>
    <w:rsid w:val="008C2ED8"/>
    <w:rsid w:val="008C3220"/>
    <w:rsid w:val="008C3898"/>
    <w:rsid w:val="008C3A35"/>
    <w:rsid w:val="008C3A9F"/>
    <w:rsid w:val="008C3C0D"/>
    <w:rsid w:val="008C3C99"/>
    <w:rsid w:val="008C4724"/>
    <w:rsid w:val="008C4840"/>
    <w:rsid w:val="008C4B7A"/>
    <w:rsid w:val="008C4BEF"/>
    <w:rsid w:val="008C51FF"/>
    <w:rsid w:val="008C5201"/>
    <w:rsid w:val="008C5216"/>
    <w:rsid w:val="008C5ACA"/>
    <w:rsid w:val="008C61D3"/>
    <w:rsid w:val="008C65CF"/>
    <w:rsid w:val="008C65DA"/>
    <w:rsid w:val="008C6D2D"/>
    <w:rsid w:val="008C706F"/>
    <w:rsid w:val="008C71EB"/>
    <w:rsid w:val="008C72A8"/>
    <w:rsid w:val="008C7563"/>
    <w:rsid w:val="008C76B7"/>
    <w:rsid w:val="008C7729"/>
    <w:rsid w:val="008C7E45"/>
    <w:rsid w:val="008C7F47"/>
    <w:rsid w:val="008D00A3"/>
    <w:rsid w:val="008D022F"/>
    <w:rsid w:val="008D06FF"/>
    <w:rsid w:val="008D07F9"/>
    <w:rsid w:val="008D0EDF"/>
    <w:rsid w:val="008D0FC0"/>
    <w:rsid w:val="008D10DE"/>
    <w:rsid w:val="008D14CF"/>
    <w:rsid w:val="008D18C0"/>
    <w:rsid w:val="008D1A17"/>
    <w:rsid w:val="008D1B60"/>
    <w:rsid w:val="008D1B97"/>
    <w:rsid w:val="008D23AB"/>
    <w:rsid w:val="008D299C"/>
    <w:rsid w:val="008D29EE"/>
    <w:rsid w:val="008D2A04"/>
    <w:rsid w:val="008D338D"/>
    <w:rsid w:val="008D369E"/>
    <w:rsid w:val="008D3BC0"/>
    <w:rsid w:val="008D4281"/>
    <w:rsid w:val="008D46CC"/>
    <w:rsid w:val="008D4BF2"/>
    <w:rsid w:val="008D4DC8"/>
    <w:rsid w:val="008D5146"/>
    <w:rsid w:val="008D5342"/>
    <w:rsid w:val="008D53E9"/>
    <w:rsid w:val="008D54B6"/>
    <w:rsid w:val="008D5952"/>
    <w:rsid w:val="008D5D6D"/>
    <w:rsid w:val="008D5E5F"/>
    <w:rsid w:val="008D5F3A"/>
    <w:rsid w:val="008D66B4"/>
    <w:rsid w:val="008D6CD0"/>
    <w:rsid w:val="008D7750"/>
    <w:rsid w:val="008D79F4"/>
    <w:rsid w:val="008D7A65"/>
    <w:rsid w:val="008D7B71"/>
    <w:rsid w:val="008D7C97"/>
    <w:rsid w:val="008D7E18"/>
    <w:rsid w:val="008E120F"/>
    <w:rsid w:val="008E143E"/>
    <w:rsid w:val="008E17D7"/>
    <w:rsid w:val="008E1A4C"/>
    <w:rsid w:val="008E1CB6"/>
    <w:rsid w:val="008E1E16"/>
    <w:rsid w:val="008E1E2D"/>
    <w:rsid w:val="008E1EFE"/>
    <w:rsid w:val="008E2044"/>
    <w:rsid w:val="008E220F"/>
    <w:rsid w:val="008E242E"/>
    <w:rsid w:val="008E266C"/>
    <w:rsid w:val="008E269B"/>
    <w:rsid w:val="008E27E1"/>
    <w:rsid w:val="008E283A"/>
    <w:rsid w:val="008E2BCA"/>
    <w:rsid w:val="008E3917"/>
    <w:rsid w:val="008E3975"/>
    <w:rsid w:val="008E3999"/>
    <w:rsid w:val="008E3B0E"/>
    <w:rsid w:val="008E3C1A"/>
    <w:rsid w:val="008E3F51"/>
    <w:rsid w:val="008E4041"/>
    <w:rsid w:val="008E43F9"/>
    <w:rsid w:val="008E44B9"/>
    <w:rsid w:val="008E44BE"/>
    <w:rsid w:val="008E456F"/>
    <w:rsid w:val="008E4A77"/>
    <w:rsid w:val="008E4BC3"/>
    <w:rsid w:val="008E4CF6"/>
    <w:rsid w:val="008E5805"/>
    <w:rsid w:val="008E5827"/>
    <w:rsid w:val="008E584C"/>
    <w:rsid w:val="008E58CD"/>
    <w:rsid w:val="008E5A61"/>
    <w:rsid w:val="008E5FC2"/>
    <w:rsid w:val="008E60FF"/>
    <w:rsid w:val="008E668C"/>
    <w:rsid w:val="008E6911"/>
    <w:rsid w:val="008E69B4"/>
    <w:rsid w:val="008E6DC4"/>
    <w:rsid w:val="008E6DFA"/>
    <w:rsid w:val="008E6E0F"/>
    <w:rsid w:val="008E6FEB"/>
    <w:rsid w:val="008E7025"/>
    <w:rsid w:val="008E716F"/>
    <w:rsid w:val="008E7286"/>
    <w:rsid w:val="008E738D"/>
    <w:rsid w:val="008E7925"/>
    <w:rsid w:val="008E7CEB"/>
    <w:rsid w:val="008E7D94"/>
    <w:rsid w:val="008E7EEB"/>
    <w:rsid w:val="008E7F80"/>
    <w:rsid w:val="008F00EF"/>
    <w:rsid w:val="008F032C"/>
    <w:rsid w:val="008F037B"/>
    <w:rsid w:val="008F0AF8"/>
    <w:rsid w:val="008F0B59"/>
    <w:rsid w:val="008F0CE6"/>
    <w:rsid w:val="008F0ED8"/>
    <w:rsid w:val="008F113E"/>
    <w:rsid w:val="008F1354"/>
    <w:rsid w:val="008F13EC"/>
    <w:rsid w:val="008F1A4C"/>
    <w:rsid w:val="008F1B02"/>
    <w:rsid w:val="008F21EA"/>
    <w:rsid w:val="008F2216"/>
    <w:rsid w:val="008F2251"/>
    <w:rsid w:val="008F297E"/>
    <w:rsid w:val="008F2DEB"/>
    <w:rsid w:val="008F306C"/>
    <w:rsid w:val="008F3271"/>
    <w:rsid w:val="008F38E1"/>
    <w:rsid w:val="008F3E86"/>
    <w:rsid w:val="008F3F48"/>
    <w:rsid w:val="008F47D6"/>
    <w:rsid w:val="008F56E7"/>
    <w:rsid w:val="008F5754"/>
    <w:rsid w:val="008F591D"/>
    <w:rsid w:val="008F5998"/>
    <w:rsid w:val="008F656C"/>
    <w:rsid w:val="008F65E6"/>
    <w:rsid w:val="008F68E6"/>
    <w:rsid w:val="008F72FB"/>
    <w:rsid w:val="008F739D"/>
    <w:rsid w:val="008F742E"/>
    <w:rsid w:val="008F7A05"/>
    <w:rsid w:val="008F7B8A"/>
    <w:rsid w:val="008F7CEC"/>
    <w:rsid w:val="008F7D67"/>
    <w:rsid w:val="008F7E41"/>
    <w:rsid w:val="008F7F5F"/>
    <w:rsid w:val="009000E1"/>
    <w:rsid w:val="0090035B"/>
    <w:rsid w:val="00900518"/>
    <w:rsid w:val="009009EF"/>
    <w:rsid w:val="00900EA3"/>
    <w:rsid w:val="00901134"/>
    <w:rsid w:val="009014D4"/>
    <w:rsid w:val="00901A6E"/>
    <w:rsid w:val="00901B14"/>
    <w:rsid w:val="00901D0F"/>
    <w:rsid w:val="009020C3"/>
    <w:rsid w:val="00902274"/>
    <w:rsid w:val="00902505"/>
    <w:rsid w:val="009025FD"/>
    <w:rsid w:val="00902992"/>
    <w:rsid w:val="00903001"/>
    <w:rsid w:val="009032BF"/>
    <w:rsid w:val="009035DC"/>
    <w:rsid w:val="00903662"/>
    <w:rsid w:val="0090371C"/>
    <w:rsid w:val="009038A6"/>
    <w:rsid w:val="00903B7D"/>
    <w:rsid w:val="009044EF"/>
    <w:rsid w:val="009053AD"/>
    <w:rsid w:val="0090540F"/>
    <w:rsid w:val="009054B0"/>
    <w:rsid w:val="009056B0"/>
    <w:rsid w:val="00905832"/>
    <w:rsid w:val="00906EE3"/>
    <w:rsid w:val="00907044"/>
    <w:rsid w:val="009070AB"/>
    <w:rsid w:val="009073DE"/>
    <w:rsid w:val="0090774B"/>
    <w:rsid w:val="009079E5"/>
    <w:rsid w:val="00907CB1"/>
    <w:rsid w:val="00907E21"/>
    <w:rsid w:val="00907EC8"/>
    <w:rsid w:val="00907F6F"/>
    <w:rsid w:val="0091050E"/>
    <w:rsid w:val="00910716"/>
    <w:rsid w:val="00910AE7"/>
    <w:rsid w:val="00910D0D"/>
    <w:rsid w:val="009110F5"/>
    <w:rsid w:val="00911283"/>
    <w:rsid w:val="00911699"/>
    <w:rsid w:val="00911ADF"/>
    <w:rsid w:val="00911B2B"/>
    <w:rsid w:val="00911C93"/>
    <w:rsid w:val="00911DB1"/>
    <w:rsid w:val="00911EC7"/>
    <w:rsid w:val="00911EC9"/>
    <w:rsid w:val="00912600"/>
    <w:rsid w:val="009127AE"/>
    <w:rsid w:val="00912DAB"/>
    <w:rsid w:val="00912DE7"/>
    <w:rsid w:val="0091307C"/>
    <w:rsid w:val="009135FA"/>
    <w:rsid w:val="009138D2"/>
    <w:rsid w:val="00913987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6B64"/>
    <w:rsid w:val="009170AA"/>
    <w:rsid w:val="009173D7"/>
    <w:rsid w:val="009177A8"/>
    <w:rsid w:val="00917866"/>
    <w:rsid w:val="00917DBE"/>
    <w:rsid w:val="00920081"/>
    <w:rsid w:val="00920082"/>
    <w:rsid w:val="00920243"/>
    <w:rsid w:val="00920A87"/>
    <w:rsid w:val="00921699"/>
    <w:rsid w:val="00921970"/>
    <w:rsid w:val="00921FE3"/>
    <w:rsid w:val="009222DC"/>
    <w:rsid w:val="00922B85"/>
    <w:rsid w:val="009235A1"/>
    <w:rsid w:val="00923680"/>
    <w:rsid w:val="0092395A"/>
    <w:rsid w:val="009239FA"/>
    <w:rsid w:val="00923A07"/>
    <w:rsid w:val="0092427B"/>
    <w:rsid w:val="00924365"/>
    <w:rsid w:val="009247B2"/>
    <w:rsid w:val="009249D7"/>
    <w:rsid w:val="00924B59"/>
    <w:rsid w:val="00924D73"/>
    <w:rsid w:val="00924F8D"/>
    <w:rsid w:val="00925211"/>
    <w:rsid w:val="009256B4"/>
    <w:rsid w:val="00925AFE"/>
    <w:rsid w:val="009262AD"/>
    <w:rsid w:val="0092632F"/>
    <w:rsid w:val="00926647"/>
    <w:rsid w:val="00926EA6"/>
    <w:rsid w:val="0092741C"/>
    <w:rsid w:val="009274C1"/>
    <w:rsid w:val="0092796D"/>
    <w:rsid w:val="00927E9E"/>
    <w:rsid w:val="00927F94"/>
    <w:rsid w:val="009300F4"/>
    <w:rsid w:val="00930544"/>
    <w:rsid w:val="00930B83"/>
    <w:rsid w:val="0093105B"/>
    <w:rsid w:val="00931561"/>
    <w:rsid w:val="009316FD"/>
    <w:rsid w:val="00931801"/>
    <w:rsid w:val="00931D46"/>
    <w:rsid w:val="00932091"/>
    <w:rsid w:val="00932436"/>
    <w:rsid w:val="0093273D"/>
    <w:rsid w:val="009328EC"/>
    <w:rsid w:val="00932BA0"/>
    <w:rsid w:val="00932F15"/>
    <w:rsid w:val="00933345"/>
    <w:rsid w:val="009334D7"/>
    <w:rsid w:val="00933533"/>
    <w:rsid w:val="0093378F"/>
    <w:rsid w:val="00933845"/>
    <w:rsid w:val="009339DF"/>
    <w:rsid w:val="00933D95"/>
    <w:rsid w:val="00933E7C"/>
    <w:rsid w:val="00933FE1"/>
    <w:rsid w:val="0093431B"/>
    <w:rsid w:val="00934454"/>
    <w:rsid w:val="00934608"/>
    <w:rsid w:val="00934756"/>
    <w:rsid w:val="0093480B"/>
    <w:rsid w:val="00935849"/>
    <w:rsid w:val="009358AC"/>
    <w:rsid w:val="00935A65"/>
    <w:rsid w:val="00935A77"/>
    <w:rsid w:val="00935BE6"/>
    <w:rsid w:val="00935D1B"/>
    <w:rsid w:val="00935F8F"/>
    <w:rsid w:val="00936025"/>
    <w:rsid w:val="00936540"/>
    <w:rsid w:val="0093668C"/>
    <w:rsid w:val="0093675D"/>
    <w:rsid w:val="00936766"/>
    <w:rsid w:val="00936B1B"/>
    <w:rsid w:val="00936E0C"/>
    <w:rsid w:val="00937313"/>
    <w:rsid w:val="0093746A"/>
    <w:rsid w:val="00937670"/>
    <w:rsid w:val="00937CB7"/>
    <w:rsid w:val="00937DBF"/>
    <w:rsid w:val="00937F80"/>
    <w:rsid w:val="0094063A"/>
    <w:rsid w:val="00940676"/>
    <w:rsid w:val="00940A3A"/>
    <w:rsid w:val="00940CF6"/>
    <w:rsid w:val="00940F41"/>
    <w:rsid w:val="0094114A"/>
    <w:rsid w:val="0094118F"/>
    <w:rsid w:val="009412DF"/>
    <w:rsid w:val="00941908"/>
    <w:rsid w:val="0094242C"/>
    <w:rsid w:val="00942ACE"/>
    <w:rsid w:val="00943422"/>
    <w:rsid w:val="009438B5"/>
    <w:rsid w:val="009439E9"/>
    <w:rsid w:val="00944005"/>
    <w:rsid w:val="00944098"/>
    <w:rsid w:val="00944477"/>
    <w:rsid w:val="009444BA"/>
    <w:rsid w:val="009444EE"/>
    <w:rsid w:val="00944612"/>
    <w:rsid w:val="00944A8D"/>
    <w:rsid w:val="00944A9F"/>
    <w:rsid w:val="00944B69"/>
    <w:rsid w:val="00944E1C"/>
    <w:rsid w:val="0094551D"/>
    <w:rsid w:val="00945523"/>
    <w:rsid w:val="00945724"/>
    <w:rsid w:val="00945836"/>
    <w:rsid w:val="00945A9E"/>
    <w:rsid w:val="00946570"/>
    <w:rsid w:val="009465C8"/>
    <w:rsid w:val="00946614"/>
    <w:rsid w:val="009469A2"/>
    <w:rsid w:val="009469B1"/>
    <w:rsid w:val="00946A49"/>
    <w:rsid w:val="00946EFB"/>
    <w:rsid w:val="0094716B"/>
    <w:rsid w:val="0094756D"/>
    <w:rsid w:val="009479CA"/>
    <w:rsid w:val="00947E76"/>
    <w:rsid w:val="00947F12"/>
    <w:rsid w:val="00950473"/>
    <w:rsid w:val="00950A4C"/>
    <w:rsid w:val="00950E15"/>
    <w:rsid w:val="00951236"/>
    <w:rsid w:val="00951495"/>
    <w:rsid w:val="009516AD"/>
    <w:rsid w:val="009518C2"/>
    <w:rsid w:val="00951ABA"/>
    <w:rsid w:val="00951B44"/>
    <w:rsid w:val="00951F90"/>
    <w:rsid w:val="009525E7"/>
    <w:rsid w:val="00952664"/>
    <w:rsid w:val="00953117"/>
    <w:rsid w:val="009537D5"/>
    <w:rsid w:val="009538EB"/>
    <w:rsid w:val="0095411B"/>
    <w:rsid w:val="009543D2"/>
    <w:rsid w:val="00954B19"/>
    <w:rsid w:val="00954EF7"/>
    <w:rsid w:val="00954F58"/>
    <w:rsid w:val="00955165"/>
    <w:rsid w:val="0095532E"/>
    <w:rsid w:val="009553B2"/>
    <w:rsid w:val="009553BC"/>
    <w:rsid w:val="00955D04"/>
    <w:rsid w:val="00955DDC"/>
    <w:rsid w:val="00956661"/>
    <w:rsid w:val="00956C26"/>
    <w:rsid w:val="00956C53"/>
    <w:rsid w:val="00956FB1"/>
    <w:rsid w:val="009576B4"/>
    <w:rsid w:val="00957902"/>
    <w:rsid w:val="00957A40"/>
    <w:rsid w:val="00957BD5"/>
    <w:rsid w:val="00957D0A"/>
    <w:rsid w:val="00957D78"/>
    <w:rsid w:val="00957EE4"/>
    <w:rsid w:val="00960C1B"/>
    <w:rsid w:val="00960C46"/>
    <w:rsid w:val="00960E0E"/>
    <w:rsid w:val="00960F8C"/>
    <w:rsid w:val="00961710"/>
    <w:rsid w:val="00961D8B"/>
    <w:rsid w:val="00961DF1"/>
    <w:rsid w:val="00962208"/>
    <w:rsid w:val="00962DE5"/>
    <w:rsid w:val="00963B8A"/>
    <w:rsid w:val="00963E8E"/>
    <w:rsid w:val="0096429D"/>
    <w:rsid w:val="00964390"/>
    <w:rsid w:val="00964499"/>
    <w:rsid w:val="00964881"/>
    <w:rsid w:val="00964AB7"/>
    <w:rsid w:val="00964F78"/>
    <w:rsid w:val="0096514D"/>
    <w:rsid w:val="0096521E"/>
    <w:rsid w:val="00965397"/>
    <w:rsid w:val="00965B88"/>
    <w:rsid w:val="009666DB"/>
    <w:rsid w:val="00966A63"/>
    <w:rsid w:val="00966D38"/>
    <w:rsid w:val="00967385"/>
    <w:rsid w:val="00967476"/>
    <w:rsid w:val="00967712"/>
    <w:rsid w:val="00967B90"/>
    <w:rsid w:val="00967BA0"/>
    <w:rsid w:val="00967D8D"/>
    <w:rsid w:val="0097029F"/>
    <w:rsid w:val="009702DC"/>
    <w:rsid w:val="009705FE"/>
    <w:rsid w:val="00970845"/>
    <w:rsid w:val="009708B4"/>
    <w:rsid w:val="009709EC"/>
    <w:rsid w:val="00970A26"/>
    <w:rsid w:val="00970B04"/>
    <w:rsid w:val="00970B6C"/>
    <w:rsid w:val="00970D06"/>
    <w:rsid w:val="00970D94"/>
    <w:rsid w:val="009710C3"/>
    <w:rsid w:val="00971152"/>
    <w:rsid w:val="00971372"/>
    <w:rsid w:val="0097163B"/>
    <w:rsid w:val="00971C2B"/>
    <w:rsid w:val="00971DB0"/>
    <w:rsid w:val="009723BC"/>
    <w:rsid w:val="009724EB"/>
    <w:rsid w:val="00972766"/>
    <w:rsid w:val="009728AA"/>
    <w:rsid w:val="009729B8"/>
    <w:rsid w:val="00973651"/>
    <w:rsid w:val="00973A9E"/>
    <w:rsid w:val="00973FC5"/>
    <w:rsid w:val="00973FD9"/>
    <w:rsid w:val="009741F4"/>
    <w:rsid w:val="009743F5"/>
    <w:rsid w:val="00974640"/>
    <w:rsid w:val="00975653"/>
    <w:rsid w:val="00975966"/>
    <w:rsid w:val="00975ACA"/>
    <w:rsid w:val="00975C9B"/>
    <w:rsid w:val="00975F80"/>
    <w:rsid w:val="00976DAC"/>
    <w:rsid w:val="00976EA8"/>
    <w:rsid w:val="0097711B"/>
    <w:rsid w:val="009771CA"/>
    <w:rsid w:val="0097756A"/>
    <w:rsid w:val="009776E7"/>
    <w:rsid w:val="00977EDC"/>
    <w:rsid w:val="00980143"/>
    <w:rsid w:val="00980289"/>
    <w:rsid w:val="00981528"/>
    <w:rsid w:val="00981977"/>
    <w:rsid w:val="00981B9E"/>
    <w:rsid w:val="00981DA2"/>
    <w:rsid w:val="00981E7E"/>
    <w:rsid w:val="00982385"/>
    <w:rsid w:val="00982875"/>
    <w:rsid w:val="00982935"/>
    <w:rsid w:val="00982A92"/>
    <w:rsid w:val="009840A4"/>
    <w:rsid w:val="00984241"/>
    <w:rsid w:val="0098479E"/>
    <w:rsid w:val="009847D0"/>
    <w:rsid w:val="00984BAB"/>
    <w:rsid w:val="00984C12"/>
    <w:rsid w:val="00984CB0"/>
    <w:rsid w:val="0098595E"/>
    <w:rsid w:val="00985E4F"/>
    <w:rsid w:val="00986037"/>
    <w:rsid w:val="00986902"/>
    <w:rsid w:val="009869D7"/>
    <w:rsid w:val="00986DED"/>
    <w:rsid w:val="0098730F"/>
    <w:rsid w:val="0098774F"/>
    <w:rsid w:val="009877A3"/>
    <w:rsid w:val="00987B4D"/>
    <w:rsid w:val="00987F3B"/>
    <w:rsid w:val="0099045B"/>
    <w:rsid w:val="00990706"/>
    <w:rsid w:val="00990840"/>
    <w:rsid w:val="00991B0E"/>
    <w:rsid w:val="00991B29"/>
    <w:rsid w:val="00991B5D"/>
    <w:rsid w:val="00991E7B"/>
    <w:rsid w:val="0099200F"/>
    <w:rsid w:val="00992298"/>
    <w:rsid w:val="009923A4"/>
    <w:rsid w:val="009926F3"/>
    <w:rsid w:val="00992D61"/>
    <w:rsid w:val="00992D92"/>
    <w:rsid w:val="00992FB0"/>
    <w:rsid w:val="00993420"/>
    <w:rsid w:val="009935CB"/>
    <w:rsid w:val="00993800"/>
    <w:rsid w:val="00993B52"/>
    <w:rsid w:val="00994037"/>
    <w:rsid w:val="0099419D"/>
    <w:rsid w:val="009941E5"/>
    <w:rsid w:val="0099438D"/>
    <w:rsid w:val="0099466B"/>
    <w:rsid w:val="00994840"/>
    <w:rsid w:val="00994CB0"/>
    <w:rsid w:val="00994E37"/>
    <w:rsid w:val="00994E64"/>
    <w:rsid w:val="00994ECF"/>
    <w:rsid w:val="00994F0E"/>
    <w:rsid w:val="00994FF9"/>
    <w:rsid w:val="0099513A"/>
    <w:rsid w:val="0099521A"/>
    <w:rsid w:val="00995231"/>
    <w:rsid w:val="009956A8"/>
    <w:rsid w:val="00995A05"/>
    <w:rsid w:val="00995A80"/>
    <w:rsid w:val="00995BE7"/>
    <w:rsid w:val="00995CA4"/>
    <w:rsid w:val="009964A6"/>
    <w:rsid w:val="009966EF"/>
    <w:rsid w:val="009967DC"/>
    <w:rsid w:val="00996DF3"/>
    <w:rsid w:val="00997A7B"/>
    <w:rsid w:val="00997D4B"/>
    <w:rsid w:val="00997DF5"/>
    <w:rsid w:val="009A019D"/>
    <w:rsid w:val="009A0D4D"/>
    <w:rsid w:val="009A0E1E"/>
    <w:rsid w:val="009A1015"/>
    <w:rsid w:val="009A10A3"/>
    <w:rsid w:val="009A1595"/>
    <w:rsid w:val="009A1897"/>
    <w:rsid w:val="009A1BA8"/>
    <w:rsid w:val="009A1CBA"/>
    <w:rsid w:val="009A267F"/>
    <w:rsid w:val="009A28A0"/>
    <w:rsid w:val="009A2A67"/>
    <w:rsid w:val="009A2F85"/>
    <w:rsid w:val="009A318A"/>
    <w:rsid w:val="009A3216"/>
    <w:rsid w:val="009A323D"/>
    <w:rsid w:val="009A32F1"/>
    <w:rsid w:val="009A34CA"/>
    <w:rsid w:val="009A39A4"/>
    <w:rsid w:val="009A3B7C"/>
    <w:rsid w:val="009A3B8B"/>
    <w:rsid w:val="009A3D15"/>
    <w:rsid w:val="009A3F0A"/>
    <w:rsid w:val="009A44F6"/>
    <w:rsid w:val="009A4627"/>
    <w:rsid w:val="009A4989"/>
    <w:rsid w:val="009A4A79"/>
    <w:rsid w:val="009A5338"/>
    <w:rsid w:val="009A5C93"/>
    <w:rsid w:val="009A5EBA"/>
    <w:rsid w:val="009A6189"/>
    <w:rsid w:val="009A7123"/>
    <w:rsid w:val="009A77B7"/>
    <w:rsid w:val="009A7C7A"/>
    <w:rsid w:val="009A7EF8"/>
    <w:rsid w:val="009B0049"/>
    <w:rsid w:val="009B00CC"/>
    <w:rsid w:val="009B0351"/>
    <w:rsid w:val="009B0608"/>
    <w:rsid w:val="009B0E83"/>
    <w:rsid w:val="009B1059"/>
    <w:rsid w:val="009B13AA"/>
    <w:rsid w:val="009B14DA"/>
    <w:rsid w:val="009B1780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BC"/>
    <w:rsid w:val="009B20F8"/>
    <w:rsid w:val="009B26AE"/>
    <w:rsid w:val="009B2862"/>
    <w:rsid w:val="009B2C1E"/>
    <w:rsid w:val="009B311F"/>
    <w:rsid w:val="009B3345"/>
    <w:rsid w:val="009B3457"/>
    <w:rsid w:val="009B4212"/>
    <w:rsid w:val="009B4313"/>
    <w:rsid w:val="009B4808"/>
    <w:rsid w:val="009B48C4"/>
    <w:rsid w:val="009B4B8B"/>
    <w:rsid w:val="009B50AA"/>
    <w:rsid w:val="009B563F"/>
    <w:rsid w:val="009B5A50"/>
    <w:rsid w:val="009B5A95"/>
    <w:rsid w:val="009B5B9B"/>
    <w:rsid w:val="009B63C8"/>
    <w:rsid w:val="009B6ABD"/>
    <w:rsid w:val="009B6E62"/>
    <w:rsid w:val="009B6EC2"/>
    <w:rsid w:val="009B6F11"/>
    <w:rsid w:val="009B6F4D"/>
    <w:rsid w:val="009B7161"/>
    <w:rsid w:val="009B7DB4"/>
    <w:rsid w:val="009B7DDA"/>
    <w:rsid w:val="009C0057"/>
    <w:rsid w:val="009C00B5"/>
    <w:rsid w:val="009C07A9"/>
    <w:rsid w:val="009C094D"/>
    <w:rsid w:val="009C0C22"/>
    <w:rsid w:val="009C0C59"/>
    <w:rsid w:val="009C1383"/>
    <w:rsid w:val="009C1688"/>
    <w:rsid w:val="009C1A33"/>
    <w:rsid w:val="009C1AF1"/>
    <w:rsid w:val="009C1B68"/>
    <w:rsid w:val="009C1C22"/>
    <w:rsid w:val="009C2183"/>
    <w:rsid w:val="009C2343"/>
    <w:rsid w:val="009C250C"/>
    <w:rsid w:val="009C2C09"/>
    <w:rsid w:val="009C2E06"/>
    <w:rsid w:val="009C3277"/>
    <w:rsid w:val="009C356A"/>
    <w:rsid w:val="009C3859"/>
    <w:rsid w:val="009C3B4C"/>
    <w:rsid w:val="009C4070"/>
    <w:rsid w:val="009C4269"/>
    <w:rsid w:val="009C476B"/>
    <w:rsid w:val="009C4C4A"/>
    <w:rsid w:val="009C5132"/>
    <w:rsid w:val="009C5835"/>
    <w:rsid w:val="009C58D3"/>
    <w:rsid w:val="009C590D"/>
    <w:rsid w:val="009C5AEA"/>
    <w:rsid w:val="009C5B4C"/>
    <w:rsid w:val="009C5E4C"/>
    <w:rsid w:val="009C69A8"/>
    <w:rsid w:val="009C6C23"/>
    <w:rsid w:val="009C7481"/>
    <w:rsid w:val="009C7D5F"/>
    <w:rsid w:val="009C7E59"/>
    <w:rsid w:val="009C7F24"/>
    <w:rsid w:val="009C7F81"/>
    <w:rsid w:val="009D06C2"/>
    <w:rsid w:val="009D07F9"/>
    <w:rsid w:val="009D0A0A"/>
    <w:rsid w:val="009D0C20"/>
    <w:rsid w:val="009D16A3"/>
    <w:rsid w:val="009D19F6"/>
    <w:rsid w:val="009D1D30"/>
    <w:rsid w:val="009D1EB4"/>
    <w:rsid w:val="009D2252"/>
    <w:rsid w:val="009D2335"/>
    <w:rsid w:val="009D26CA"/>
    <w:rsid w:val="009D26DB"/>
    <w:rsid w:val="009D27E8"/>
    <w:rsid w:val="009D29DA"/>
    <w:rsid w:val="009D2D14"/>
    <w:rsid w:val="009D31CF"/>
    <w:rsid w:val="009D348E"/>
    <w:rsid w:val="009D391A"/>
    <w:rsid w:val="009D3AE6"/>
    <w:rsid w:val="009D3B30"/>
    <w:rsid w:val="009D3E12"/>
    <w:rsid w:val="009D4D28"/>
    <w:rsid w:val="009D4DDA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6FFD"/>
    <w:rsid w:val="009D72D0"/>
    <w:rsid w:val="009D79AA"/>
    <w:rsid w:val="009D7A2A"/>
    <w:rsid w:val="009E0490"/>
    <w:rsid w:val="009E04B6"/>
    <w:rsid w:val="009E0591"/>
    <w:rsid w:val="009E065B"/>
    <w:rsid w:val="009E0CA7"/>
    <w:rsid w:val="009E0D32"/>
    <w:rsid w:val="009E0EF1"/>
    <w:rsid w:val="009E128C"/>
    <w:rsid w:val="009E15D8"/>
    <w:rsid w:val="009E1634"/>
    <w:rsid w:val="009E16D8"/>
    <w:rsid w:val="009E19FB"/>
    <w:rsid w:val="009E1A4C"/>
    <w:rsid w:val="009E1A6B"/>
    <w:rsid w:val="009E2277"/>
    <w:rsid w:val="009E2643"/>
    <w:rsid w:val="009E29DA"/>
    <w:rsid w:val="009E2CC1"/>
    <w:rsid w:val="009E2D7B"/>
    <w:rsid w:val="009E3190"/>
    <w:rsid w:val="009E355C"/>
    <w:rsid w:val="009E38B3"/>
    <w:rsid w:val="009E396E"/>
    <w:rsid w:val="009E4018"/>
    <w:rsid w:val="009E413C"/>
    <w:rsid w:val="009E421E"/>
    <w:rsid w:val="009E477A"/>
    <w:rsid w:val="009E4A4E"/>
    <w:rsid w:val="009E4CCF"/>
    <w:rsid w:val="009E4DD6"/>
    <w:rsid w:val="009E533E"/>
    <w:rsid w:val="009E548A"/>
    <w:rsid w:val="009E54FD"/>
    <w:rsid w:val="009E656F"/>
    <w:rsid w:val="009E6BAE"/>
    <w:rsid w:val="009E745B"/>
    <w:rsid w:val="009E794E"/>
    <w:rsid w:val="009E7E8A"/>
    <w:rsid w:val="009F0519"/>
    <w:rsid w:val="009F062C"/>
    <w:rsid w:val="009F0A3D"/>
    <w:rsid w:val="009F1365"/>
    <w:rsid w:val="009F14FB"/>
    <w:rsid w:val="009F1971"/>
    <w:rsid w:val="009F1BD5"/>
    <w:rsid w:val="009F1ECF"/>
    <w:rsid w:val="009F243A"/>
    <w:rsid w:val="009F2914"/>
    <w:rsid w:val="009F3356"/>
    <w:rsid w:val="009F36E0"/>
    <w:rsid w:val="009F3D2B"/>
    <w:rsid w:val="009F3D98"/>
    <w:rsid w:val="009F4105"/>
    <w:rsid w:val="009F4AD3"/>
    <w:rsid w:val="009F4BBE"/>
    <w:rsid w:val="009F4F4B"/>
    <w:rsid w:val="009F4F52"/>
    <w:rsid w:val="009F50BB"/>
    <w:rsid w:val="009F5438"/>
    <w:rsid w:val="009F58CB"/>
    <w:rsid w:val="009F59D4"/>
    <w:rsid w:val="009F5B2C"/>
    <w:rsid w:val="009F64A8"/>
    <w:rsid w:val="009F6710"/>
    <w:rsid w:val="009F6763"/>
    <w:rsid w:val="009F678C"/>
    <w:rsid w:val="009F6A3D"/>
    <w:rsid w:val="009F6DBA"/>
    <w:rsid w:val="009F6EAB"/>
    <w:rsid w:val="009F723F"/>
    <w:rsid w:val="009F7448"/>
    <w:rsid w:val="009F74C4"/>
    <w:rsid w:val="009F7509"/>
    <w:rsid w:val="009F75BF"/>
    <w:rsid w:val="009F7842"/>
    <w:rsid w:val="009F7885"/>
    <w:rsid w:val="009F7D13"/>
    <w:rsid w:val="00A0049D"/>
    <w:rsid w:val="00A008C3"/>
    <w:rsid w:val="00A009E2"/>
    <w:rsid w:val="00A01096"/>
    <w:rsid w:val="00A01408"/>
    <w:rsid w:val="00A01646"/>
    <w:rsid w:val="00A01D0E"/>
    <w:rsid w:val="00A01F38"/>
    <w:rsid w:val="00A01F4F"/>
    <w:rsid w:val="00A024E0"/>
    <w:rsid w:val="00A02645"/>
    <w:rsid w:val="00A028DF"/>
    <w:rsid w:val="00A02B30"/>
    <w:rsid w:val="00A02FAF"/>
    <w:rsid w:val="00A03017"/>
    <w:rsid w:val="00A03574"/>
    <w:rsid w:val="00A03681"/>
    <w:rsid w:val="00A03A3D"/>
    <w:rsid w:val="00A03DF7"/>
    <w:rsid w:val="00A03FBE"/>
    <w:rsid w:val="00A041C4"/>
    <w:rsid w:val="00A051AC"/>
    <w:rsid w:val="00A059B7"/>
    <w:rsid w:val="00A05BCF"/>
    <w:rsid w:val="00A0668A"/>
    <w:rsid w:val="00A06BE3"/>
    <w:rsid w:val="00A07603"/>
    <w:rsid w:val="00A07A2B"/>
    <w:rsid w:val="00A07D3D"/>
    <w:rsid w:val="00A10123"/>
    <w:rsid w:val="00A1029B"/>
    <w:rsid w:val="00A10348"/>
    <w:rsid w:val="00A10719"/>
    <w:rsid w:val="00A11005"/>
    <w:rsid w:val="00A1100B"/>
    <w:rsid w:val="00A11E75"/>
    <w:rsid w:val="00A1220E"/>
    <w:rsid w:val="00A12373"/>
    <w:rsid w:val="00A127A9"/>
    <w:rsid w:val="00A12AF1"/>
    <w:rsid w:val="00A13035"/>
    <w:rsid w:val="00A136E1"/>
    <w:rsid w:val="00A1396F"/>
    <w:rsid w:val="00A13C71"/>
    <w:rsid w:val="00A1425A"/>
    <w:rsid w:val="00A14634"/>
    <w:rsid w:val="00A14780"/>
    <w:rsid w:val="00A15006"/>
    <w:rsid w:val="00A1519E"/>
    <w:rsid w:val="00A15691"/>
    <w:rsid w:val="00A15E63"/>
    <w:rsid w:val="00A1618C"/>
    <w:rsid w:val="00A163FE"/>
    <w:rsid w:val="00A16498"/>
    <w:rsid w:val="00A166DA"/>
    <w:rsid w:val="00A166F6"/>
    <w:rsid w:val="00A17688"/>
    <w:rsid w:val="00A17A37"/>
    <w:rsid w:val="00A17C5A"/>
    <w:rsid w:val="00A17F87"/>
    <w:rsid w:val="00A17FB3"/>
    <w:rsid w:val="00A2041A"/>
    <w:rsid w:val="00A205B7"/>
    <w:rsid w:val="00A20791"/>
    <w:rsid w:val="00A20C3F"/>
    <w:rsid w:val="00A2117B"/>
    <w:rsid w:val="00A211AC"/>
    <w:rsid w:val="00A21231"/>
    <w:rsid w:val="00A21B1F"/>
    <w:rsid w:val="00A21D4E"/>
    <w:rsid w:val="00A21F2B"/>
    <w:rsid w:val="00A220A5"/>
    <w:rsid w:val="00A22165"/>
    <w:rsid w:val="00A22405"/>
    <w:rsid w:val="00A22430"/>
    <w:rsid w:val="00A229F9"/>
    <w:rsid w:val="00A22C45"/>
    <w:rsid w:val="00A23102"/>
    <w:rsid w:val="00A2342B"/>
    <w:rsid w:val="00A234C9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0C1"/>
    <w:rsid w:val="00A26357"/>
    <w:rsid w:val="00A26484"/>
    <w:rsid w:val="00A269FB"/>
    <w:rsid w:val="00A26A58"/>
    <w:rsid w:val="00A26B3D"/>
    <w:rsid w:val="00A26C4D"/>
    <w:rsid w:val="00A27118"/>
    <w:rsid w:val="00A27581"/>
    <w:rsid w:val="00A27E2E"/>
    <w:rsid w:val="00A30635"/>
    <w:rsid w:val="00A307B9"/>
    <w:rsid w:val="00A308B0"/>
    <w:rsid w:val="00A30F1D"/>
    <w:rsid w:val="00A31672"/>
    <w:rsid w:val="00A31842"/>
    <w:rsid w:val="00A318BF"/>
    <w:rsid w:val="00A319E5"/>
    <w:rsid w:val="00A327B9"/>
    <w:rsid w:val="00A328F0"/>
    <w:rsid w:val="00A32C7F"/>
    <w:rsid w:val="00A32F18"/>
    <w:rsid w:val="00A33AB9"/>
    <w:rsid w:val="00A33C39"/>
    <w:rsid w:val="00A34C79"/>
    <w:rsid w:val="00A350A0"/>
    <w:rsid w:val="00A3539F"/>
    <w:rsid w:val="00A35691"/>
    <w:rsid w:val="00A356C6"/>
    <w:rsid w:val="00A35C99"/>
    <w:rsid w:val="00A36121"/>
    <w:rsid w:val="00A36567"/>
    <w:rsid w:val="00A36EFC"/>
    <w:rsid w:val="00A37125"/>
    <w:rsid w:val="00A3764D"/>
    <w:rsid w:val="00A37730"/>
    <w:rsid w:val="00A3782B"/>
    <w:rsid w:val="00A378E9"/>
    <w:rsid w:val="00A379E9"/>
    <w:rsid w:val="00A37AF5"/>
    <w:rsid w:val="00A37C2E"/>
    <w:rsid w:val="00A37EEE"/>
    <w:rsid w:val="00A40086"/>
    <w:rsid w:val="00A401C9"/>
    <w:rsid w:val="00A4042D"/>
    <w:rsid w:val="00A408C1"/>
    <w:rsid w:val="00A40A82"/>
    <w:rsid w:val="00A40D81"/>
    <w:rsid w:val="00A4145F"/>
    <w:rsid w:val="00A416AE"/>
    <w:rsid w:val="00A4239C"/>
    <w:rsid w:val="00A423FA"/>
    <w:rsid w:val="00A42A83"/>
    <w:rsid w:val="00A42B5F"/>
    <w:rsid w:val="00A42BCA"/>
    <w:rsid w:val="00A43162"/>
    <w:rsid w:val="00A43485"/>
    <w:rsid w:val="00A4356A"/>
    <w:rsid w:val="00A43D16"/>
    <w:rsid w:val="00A441CD"/>
    <w:rsid w:val="00A4422F"/>
    <w:rsid w:val="00A4426B"/>
    <w:rsid w:val="00A44536"/>
    <w:rsid w:val="00A44557"/>
    <w:rsid w:val="00A445C1"/>
    <w:rsid w:val="00A446F9"/>
    <w:rsid w:val="00A44AA2"/>
    <w:rsid w:val="00A44B14"/>
    <w:rsid w:val="00A450A8"/>
    <w:rsid w:val="00A45104"/>
    <w:rsid w:val="00A4529A"/>
    <w:rsid w:val="00A452E3"/>
    <w:rsid w:val="00A453E5"/>
    <w:rsid w:val="00A455DC"/>
    <w:rsid w:val="00A45D14"/>
    <w:rsid w:val="00A45DF4"/>
    <w:rsid w:val="00A45F33"/>
    <w:rsid w:val="00A463BD"/>
    <w:rsid w:val="00A4649A"/>
    <w:rsid w:val="00A469BF"/>
    <w:rsid w:val="00A501AB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1B9E"/>
    <w:rsid w:val="00A52109"/>
    <w:rsid w:val="00A52110"/>
    <w:rsid w:val="00A522E1"/>
    <w:rsid w:val="00A525B2"/>
    <w:rsid w:val="00A5274F"/>
    <w:rsid w:val="00A528C8"/>
    <w:rsid w:val="00A52AB3"/>
    <w:rsid w:val="00A53490"/>
    <w:rsid w:val="00A53522"/>
    <w:rsid w:val="00A539B2"/>
    <w:rsid w:val="00A53E31"/>
    <w:rsid w:val="00A53F2E"/>
    <w:rsid w:val="00A54194"/>
    <w:rsid w:val="00A541A7"/>
    <w:rsid w:val="00A543C7"/>
    <w:rsid w:val="00A5449B"/>
    <w:rsid w:val="00A545CC"/>
    <w:rsid w:val="00A545FC"/>
    <w:rsid w:val="00A54E41"/>
    <w:rsid w:val="00A55281"/>
    <w:rsid w:val="00A552FB"/>
    <w:rsid w:val="00A554CF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286"/>
    <w:rsid w:val="00A57567"/>
    <w:rsid w:val="00A606AA"/>
    <w:rsid w:val="00A60725"/>
    <w:rsid w:val="00A60C80"/>
    <w:rsid w:val="00A610CB"/>
    <w:rsid w:val="00A61EFF"/>
    <w:rsid w:val="00A61FC3"/>
    <w:rsid w:val="00A61FD5"/>
    <w:rsid w:val="00A6299A"/>
    <w:rsid w:val="00A62A4F"/>
    <w:rsid w:val="00A62DC5"/>
    <w:rsid w:val="00A62FD0"/>
    <w:rsid w:val="00A630F8"/>
    <w:rsid w:val="00A6311F"/>
    <w:rsid w:val="00A635F3"/>
    <w:rsid w:val="00A638B9"/>
    <w:rsid w:val="00A63B6E"/>
    <w:rsid w:val="00A63E3B"/>
    <w:rsid w:val="00A63E4E"/>
    <w:rsid w:val="00A6425F"/>
    <w:rsid w:val="00A642FD"/>
    <w:rsid w:val="00A6460D"/>
    <w:rsid w:val="00A64661"/>
    <w:rsid w:val="00A65965"/>
    <w:rsid w:val="00A65AB5"/>
    <w:rsid w:val="00A65B8F"/>
    <w:rsid w:val="00A65D91"/>
    <w:rsid w:val="00A65F41"/>
    <w:rsid w:val="00A66847"/>
    <w:rsid w:val="00A6699C"/>
    <w:rsid w:val="00A66A80"/>
    <w:rsid w:val="00A66B54"/>
    <w:rsid w:val="00A672DD"/>
    <w:rsid w:val="00A674A1"/>
    <w:rsid w:val="00A67A05"/>
    <w:rsid w:val="00A67E3F"/>
    <w:rsid w:val="00A70295"/>
    <w:rsid w:val="00A70494"/>
    <w:rsid w:val="00A705CB"/>
    <w:rsid w:val="00A70834"/>
    <w:rsid w:val="00A70A73"/>
    <w:rsid w:val="00A714EA"/>
    <w:rsid w:val="00A71E21"/>
    <w:rsid w:val="00A7212E"/>
    <w:rsid w:val="00A722A6"/>
    <w:rsid w:val="00A729FD"/>
    <w:rsid w:val="00A7378D"/>
    <w:rsid w:val="00A73951"/>
    <w:rsid w:val="00A73D44"/>
    <w:rsid w:val="00A73DD4"/>
    <w:rsid w:val="00A73E85"/>
    <w:rsid w:val="00A7417D"/>
    <w:rsid w:val="00A74200"/>
    <w:rsid w:val="00A74275"/>
    <w:rsid w:val="00A74461"/>
    <w:rsid w:val="00A747A8"/>
    <w:rsid w:val="00A74D59"/>
    <w:rsid w:val="00A755BF"/>
    <w:rsid w:val="00A75C12"/>
    <w:rsid w:val="00A761BD"/>
    <w:rsid w:val="00A7668B"/>
    <w:rsid w:val="00A766D3"/>
    <w:rsid w:val="00A76FAF"/>
    <w:rsid w:val="00A77516"/>
    <w:rsid w:val="00A77F08"/>
    <w:rsid w:val="00A80AED"/>
    <w:rsid w:val="00A8144A"/>
    <w:rsid w:val="00A81858"/>
    <w:rsid w:val="00A81995"/>
    <w:rsid w:val="00A81BE2"/>
    <w:rsid w:val="00A821CB"/>
    <w:rsid w:val="00A8286D"/>
    <w:rsid w:val="00A82AAF"/>
    <w:rsid w:val="00A82C17"/>
    <w:rsid w:val="00A82C7B"/>
    <w:rsid w:val="00A83234"/>
    <w:rsid w:val="00A84006"/>
    <w:rsid w:val="00A84032"/>
    <w:rsid w:val="00A841A8"/>
    <w:rsid w:val="00A84590"/>
    <w:rsid w:val="00A84772"/>
    <w:rsid w:val="00A8499E"/>
    <w:rsid w:val="00A849AB"/>
    <w:rsid w:val="00A84CFB"/>
    <w:rsid w:val="00A84FFA"/>
    <w:rsid w:val="00A852C0"/>
    <w:rsid w:val="00A855EC"/>
    <w:rsid w:val="00A856BE"/>
    <w:rsid w:val="00A8583F"/>
    <w:rsid w:val="00A8589C"/>
    <w:rsid w:val="00A85BB5"/>
    <w:rsid w:val="00A85E0E"/>
    <w:rsid w:val="00A85E85"/>
    <w:rsid w:val="00A85EF1"/>
    <w:rsid w:val="00A863A4"/>
    <w:rsid w:val="00A86532"/>
    <w:rsid w:val="00A8675A"/>
    <w:rsid w:val="00A867A4"/>
    <w:rsid w:val="00A86BAC"/>
    <w:rsid w:val="00A86BE9"/>
    <w:rsid w:val="00A86C1B"/>
    <w:rsid w:val="00A86DD7"/>
    <w:rsid w:val="00A870C4"/>
    <w:rsid w:val="00A87286"/>
    <w:rsid w:val="00A8732D"/>
    <w:rsid w:val="00A87C7A"/>
    <w:rsid w:val="00A9012A"/>
    <w:rsid w:val="00A90552"/>
    <w:rsid w:val="00A908E4"/>
    <w:rsid w:val="00A9093E"/>
    <w:rsid w:val="00A90A66"/>
    <w:rsid w:val="00A90AB5"/>
    <w:rsid w:val="00A90F2E"/>
    <w:rsid w:val="00A91037"/>
    <w:rsid w:val="00A911C0"/>
    <w:rsid w:val="00A9120A"/>
    <w:rsid w:val="00A918D0"/>
    <w:rsid w:val="00A91A28"/>
    <w:rsid w:val="00A91B95"/>
    <w:rsid w:val="00A923CA"/>
    <w:rsid w:val="00A92723"/>
    <w:rsid w:val="00A927B8"/>
    <w:rsid w:val="00A9283B"/>
    <w:rsid w:val="00A92A0D"/>
    <w:rsid w:val="00A92A3E"/>
    <w:rsid w:val="00A92B28"/>
    <w:rsid w:val="00A92C7A"/>
    <w:rsid w:val="00A92D48"/>
    <w:rsid w:val="00A92EA7"/>
    <w:rsid w:val="00A92FB0"/>
    <w:rsid w:val="00A93A29"/>
    <w:rsid w:val="00A93B63"/>
    <w:rsid w:val="00A942F0"/>
    <w:rsid w:val="00A945CE"/>
    <w:rsid w:val="00A94778"/>
    <w:rsid w:val="00A94CCE"/>
    <w:rsid w:val="00A94CEA"/>
    <w:rsid w:val="00A95063"/>
    <w:rsid w:val="00A951A0"/>
    <w:rsid w:val="00A95353"/>
    <w:rsid w:val="00A954BA"/>
    <w:rsid w:val="00A95584"/>
    <w:rsid w:val="00A955C9"/>
    <w:rsid w:val="00A957CB"/>
    <w:rsid w:val="00A957CC"/>
    <w:rsid w:val="00A95BC6"/>
    <w:rsid w:val="00A95CC7"/>
    <w:rsid w:val="00A95E58"/>
    <w:rsid w:val="00A967C0"/>
    <w:rsid w:val="00A96D7B"/>
    <w:rsid w:val="00A96F7F"/>
    <w:rsid w:val="00A971A8"/>
    <w:rsid w:val="00A972C1"/>
    <w:rsid w:val="00A975EC"/>
    <w:rsid w:val="00A97601"/>
    <w:rsid w:val="00A97A5B"/>
    <w:rsid w:val="00A97CAC"/>
    <w:rsid w:val="00AA028F"/>
    <w:rsid w:val="00AA0819"/>
    <w:rsid w:val="00AA0875"/>
    <w:rsid w:val="00AA0A9E"/>
    <w:rsid w:val="00AA0E9C"/>
    <w:rsid w:val="00AA12D0"/>
    <w:rsid w:val="00AA12EC"/>
    <w:rsid w:val="00AA149C"/>
    <w:rsid w:val="00AA17A0"/>
    <w:rsid w:val="00AA17B7"/>
    <w:rsid w:val="00AA1C2F"/>
    <w:rsid w:val="00AA2000"/>
    <w:rsid w:val="00AA2238"/>
    <w:rsid w:val="00AA22D9"/>
    <w:rsid w:val="00AA25E5"/>
    <w:rsid w:val="00AA2B0F"/>
    <w:rsid w:val="00AA2E68"/>
    <w:rsid w:val="00AA2E74"/>
    <w:rsid w:val="00AA3760"/>
    <w:rsid w:val="00AA3BF1"/>
    <w:rsid w:val="00AA3CA3"/>
    <w:rsid w:val="00AA40E7"/>
    <w:rsid w:val="00AA44ED"/>
    <w:rsid w:val="00AA4518"/>
    <w:rsid w:val="00AA475A"/>
    <w:rsid w:val="00AA47C9"/>
    <w:rsid w:val="00AA4BC0"/>
    <w:rsid w:val="00AA4FB7"/>
    <w:rsid w:val="00AA5791"/>
    <w:rsid w:val="00AA5CF2"/>
    <w:rsid w:val="00AA67BB"/>
    <w:rsid w:val="00AA6C43"/>
    <w:rsid w:val="00AA6C55"/>
    <w:rsid w:val="00AA7451"/>
    <w:rsid w:val="00AA7720"/>
    <w:rsid w:val="00AA7966"/>
    <w:rsid w:val="00AA79EA"/>
    <w:rsid w:val="00AA7AA1"/>
    <w:rsid w:val="00AB01FB"/>
    <w:rsid w:val="00AB0A1A"/>
    <w:rsid w:val="00AB0AF9"/>
    <w:rsid w:val="00AB0BAF"/>
    <w:rsid w:val="00AB0E8F"/>
    <w:rsid w:val="00AB0F66"/>
    <w:rsid w:val="00AB0F6C"/>
    <w:rsid w:val="00AB103D"/>
    <w:rsid w:val="00AB162E"/>
    <w:rsid w:val="00AB1C0B"/>
    <w:rsid w:val="00AB1FB0"/>
    <w:rsid w:val="00AB25D5"/>
    <w:rsid w:val="00AB3050"/>
    <w:rsid w:val="00AB37D4"/>
    <w:rsid w:val="00AB4279"/>
    <w:rsid w:val="00AB458B"/>
    <w:rsid w:val="00AB48FB"/>
    <w:rsid w:val="00AB52C8"/>
    <w:rsid w:val="00AB5469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B17"/>
    <w:rsid w:val="00AB7CD3"/>
    <w:rsid w:val="00AC016B"/>
    <w:rsid w:val="00AC038A"/>
    <w:rsid w:val="00AC04EE"/>
    <w:rsid w:val="00AC084D"/>
    <w:rsid w:val="00AC09E6"/>
    <w:rsid w:val="00AC0DB8"/>
    <w:rsid w:val="00AC1002"/>
    <w:rsid w:val="00AC144D"/>
    <w:rsid w:val="00AC17BA"/>
    <w:rsid w:val="00AC1B6C"/>
    <w:rsid w:val="00AC2070"/>
    <w:rsid w:val="00AC218F"/>
    <w:rsid w:val="00AC25B4"/>
    <w:rsid w:val="00AC27E6"/>
    <w:rsid w:val="00AC289E"/>
    <w:rsid w:val="00AC2A2C"/>
    <w:rsid w:val="00AC2EC9"/>
    <w:rsid w:val="00AC32D6"/>
    <w:rsid w:val="00AC3FBD"/>
    <w:rsid w:val="00AC4188"/>
    <w:rsid w:val="00AC43A9"/>
    <w:rsid w:val="00AC4453"/>
    <w:rsid w:val="00AC445B"/>
    <w:rsid w:val="00AC46AF"/>
    <w:rsid w:val="00AC49D1"/>
    <w:rsid w:val="00AC49E0"/>
    <w:rsid w:val="00AC4F44"/>
    <w:rsid w:val="00AC51D2"/>
    <w:rsid w:val="00AC51DF"/>
    <w:rsid w:val="00AC5543"/>
    <w:rsid w:val="00AC5673"/>
    <w:rsid w:val="00AC590E"/>
    <w:rsid w:val="00AC59E4"/>
    <w:rsid w:val="00AC5B38"/>
    <w:rsid w:val="00AC5BD4"/>
    <w:rsid w:val="00AC5F1A"/>
    <w:rsid w:val="00AC6012"/>
    <w:rsid w:val="00AC623A"/>
    <w:rsid w:val="00AC6400"/>
    <w:rsid w:val="00AC65AA"/>
    <w:rsid w:val="00AC6858"/>
    <w:rsid w:val="00AC6B00"/>
    <w:rsid w:val="00AC6D94"/>
    <w:rsid w:val="00AC6E79"/>
    <w:rsid w:val="00AC6FD4"/>
    <w:rsid w:val="00AC7090"/>
    <w:rsid w:val="00AD0086"/>
    <w:rsid w:val="00AD018C"/>
    <w:rsid w:val="00AD02EB"/>
    <w:rsid w:val="00AD080A"/>
    <w:rsid w:val="00AD0AF9"/>
    <w:rsid w:val="00AD0C61"/>
    <w:rsid w:val="00AD1035"/>
    <w:rsid w:val="00AD123B"/>
    <w:rsid w:val="00AD1350"/>
    <w:rsid w:val="00AD1499"/>
    <w:rsid w:val="00AD1665"/>
    <w:rsid w:val="00AD1A1A"/>
    <w:rsid w:val="00AD1B8D"/>
    <w:rsid w:val="00AD1BD5"/>
    <w:rsid w:val="00AD1ED8"/>
    <w:rsid w:val="00AD1F36"/>
    <w:rsid w:val="00AD21AD"/>
    <w:rsid w:val="00AD231F"/>
    <w:rsid w:val="00AD2AE7"/>
    <w:rsid w:val="00AD2F41"/>
    <w:rsid w:val="00AD34C1"/>
    <w:rsid w:val="00AD3974"/>
    <w:rsid w:val="00AD3A56"/>
    <w:rsid w:val="00AD3D70"/>
    <w:rsid w:val="00AD3E88"/>
    <w:rsid w:val="00AD442F"/>
    <w:rsid w:val="00AD4630"/>
    <w:rsid w:val="00AD573E"/>
    <w:rsid w:val="00AD586B"/>
    <w:rsid w:val="00AD5D49"/>
    <w:rsid w:val="00AD5E35"/>
    <w:rsid w:val="00AD5F7D"/>
    <w:rsid w:val="00AD6199"/>
    <w:rsid w:val="00AD6213"/>
    <w:rsid w:val="00AD67B8"/>
    <w:rsid w:val="00AD6A1B"/>
    <w:rsid w:val="00AD6C54"/>
    <w:rsid w:val="00AD6E93"/>
    <w:rsid w:val="00AD7138"/>
    <w:rsid w:val="00AD756D"/>
    <w:rsid w:val="00AD7FC0"/>
    <w:rsid w:val="00AE03F2"/>
    <w:rsid w:val="00AE0802"/>
    <w:rsid w:val="00AE0831"/>
    <w:rsid w:val="00AE0AAC"/>
    <w:rsid w:val="00AE0E46"/>
    <w:rsid w:val="00AE1441"/>
    <w:rsid w:val="00AE1646"/>
    <w:rsid w:val="00AE22D9"/>
    <w:rsid w:val="00AE2565"/>
    <w:rsid w:val="00AE2BA4"/>
    <w:rsid w:val="00AE2E4A"/>
    <w:rsid w:val="00AE311A"/>
    <w:rsid w:val="00AE31A3"/>
    <w:rsid w:val="00AE3296"/>
    <w:rsid w:val="00AE394F"/>
    <w:rsid w:val="00AE395D"/>
    <w:rsid w:val="00AE3AAD"/>
    <w:rsid w:val="00AE3D19"/>
    <w:rsid w:val="00AE3EC1"/>
    <w:rsid w:val="00AE4671"/>
    <w:rsid w:val="00AE489D"/>
    <w:rsid w:val="00AE4BE8"/>
    <w:rsid w:val="00AE4FFB"/>
    <w:rsid w:val="00AE53E3"/>
    <w:rsid w:val="00AE5997"/>
    <w:rsid w:val="00AE5D89"/>
    <w:rsid w:val="00AE6241"/>
    <w:rsid w:val="00AE6313"/>
    <w:rsid w:val="00AE6F8B"/>
    <w:rsid w:val="00AE7033"/>
    <w:rsid w:val="00AE776D"/>
    <w:rsid w:val="00AE780B"/>
    <w:rsid w:val="00AE7819"/>
    <w:rsid w:val="00AE7A80"/>
    <w:rsid w:val="00AE7E49"/>
    <w:rsid w:val="00AF0260"/>
    <w:rsid w:val="00AF02E2"/>
    <w:rsid w:val="00AF0A3E"/>
    <w:rsid w:val="00AF15D6"/>
    <w:rsid w:val="00AF165A"/>
    <w:rsid w:val="00AF238D"/>
    <w:rsid w:val="00AF256D"/>
    <w:rsid w:val="00AF26F9"/>
    <w:rsid w:val="00AF2D06"/>
    <w:rsid w:val="00AF2D62"/>
    <w:rsid w:val="00AF2EBC"/>
    <w:rsid w:val="00AF2F86"/>
    <w:rsid w:val="00AF3109"/>
    <w:rsid w:val="00AF3516"/>
    <w:rsid w:val="00AF367B"/>
    <w:rsid w:val="00AF3781"/>
    <w:rsid w:val="00AF3D48"/>
    <w:rsid w:val="00AF4006"/>
    <w:rsid w:val="00AF4717"/>
    <w:rsid w:val="00AF4996"/>
    <w:rsid w:val="00AF4BC6"/>
    <w:rsid w:val="00AF4FD6"/>
    <w:rsid w:val="00AF58A4"/>
    <w:rsid w:val="00AF58AC"/>
    <w:rsid w:val="00AF62C5"/>
    <w:rsid w:val="00AF6613"/>
    <w:rsid w:val="00AF682C"/>
    <w:rsid w:val="00AF687B"/>
    <w:rsid w:val="00AF6A1B"/>
    <w:rsid w:val="00AF6C5C"/>
    <w:rsid w:val="00AF6C81"/>
    <w:rsid w:val="00AF70A4"/>
    <w:rsid w:val="00AF73D4"/>
    <w:rsid w:val="00AF73E6"/>
    <w:rsid w:val="00AF763E"/>
    <w:rsid w:val="00AF78F8"/>
    <w:rsid w:val="00AF7A49"/>
    <w:rsid w:val="00AF7CDC"/>
    <w:rsid w:val="00AF7D14"/>
    <w:rsid w:val="00AF7EB1"/>
    <w:rsid w:val="00B00195"/>
    <w:rsid w:val="00B003E5"/>
    <w:rsid w:val="00B004EF"/>
    <w:rsid w:val="00B00667"/>
    <w:rsid w:val="00B0067D"/>
    <w:rsid w:val="00B006ED"/>
    <w:rsid w:val="00B007E5"/>
    <w:rsid w:val="00B00857"/>
    <w:rsid w:val="00B00E7F"/>
    <w:rsid w:val="00B01065"/>
    <w:rsid w:val="00B017BB"/>
    <w:rsid w:val="00B01BEF"/>
    <w:rsid w:val="00B01D91"/>
    <w:rsid w:val="00B027DB"/>
    <w:rsid w:val="00B0295C"/>
    <w:rsid w:val="00B02CBF"/>
    <w:rsid w:val="00B03105"/>
    <w:rsid w:val="00B0320C"/>
    <w:rsid w:val="00B034C5"/>
    <w:rsid w:val="00B04104"/>
    <w:rsid w:val="00B04347"/>
    <w:rsid w:val="00B04350"/>
    <w:rsid w:val="00B044C2"/>
    <w:rsid w:val="00B044EC"/>
    <w:rsid w:val="00B0493D"/>
    <w:rsid w:val="00B04C97"/>
    <w:rsid w:val="00B0597F"/>
    <w:rsid w:val="00B05B10"/>
    <w:rsid w:val="00B05B8A"/>
    <w:rsid w:val="00B05FBE"/>
    <w:rsid w:val="00B06AF8"/>
    <w:rsid w:val="00B06E0F"/>
    <w:rsid w:val="00B06EC6"/>
    <w:rsid w:val="00B06F53"/>
    <w:rsid w:val="00B06F65"/>
    <w:rsid w:val="00B07266"/>
    <w:rsid w:val="00B07656"/>
    <w:rsid w:val="00B102FA"/>
    <w:rsid w:val="00B10B02"/>
    <w:rsid w:val="00B10DEB"/>
    <w:rsid w:val="00B10F4D"/>
    <w:rsid w:val="00B11812"/>
    <w:rsid w:val="00B1199B"/>
    <w:rsid w:val="00B11AB0"/>
    <w:rsid w:val="00B11BA9"/>
    <w:rsid w:val="00B11BE9"/>
    <w:rsid w:val="00B12319"/>
    <w:rsid w:val="00B128E9"/>
    <w:rsid w:val="00B12B3D"/>
    <w:rsid w:val="00B12BED"/>
    <w:rsid w:val="00B12CD2"/>
    <w:rsid w:val="00B12D6E"/>
    <w:rsid w:val="00B1341D"/>
    <w:rsid w:val="00B1347A"/>
    <w:rsid w:val="00B13518"/>
    <w:rsid w:val="00B13D58"/>
    <w:rsid w:val="00B14511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7E"/>
    <w:rsid w:val="00B179F9"/>
    <w:rsid w:val="00B17B90"/>
    <w:rsid w:val="00B17EF8"/>
    <w:rsid w:val="00B20066"/>
    <w:rsid w:val="00B20703"/>
    <w:rsid w:val="00B21207"/>
    <w:rsid w:val="00B22312"/>
    <w:rsid w:val="00B2264A"/>
    <w:rsid w:val="00B2266C"/>
    <w:rsid w:val="00B227C2"/>
    <w:rsid w:val="00B22814"/>
    <w:rsid w:val="00B2287C"/>
    <w:rsid w:val="00B228F1"/>
    <w:rsid w:val="00B22B1B"/>
    <w:rsid w:val="00B22B82"/>
    <w:rsid w:val="00B22CAB"/>
    <w:rsid w:val="00B22E03"/>
    <w:rsid w:val="00B22F38"/>
    <w:rsid w:val="00B22FC8"/>
    <w:rsid w:val="00B231C4"/>
    <w:rsid w:val="00B232EE"/>
    <w:rsid w:val="00B23451"/>
    <w:rsid w:val="00B23584"/>
    <w:rsid w:val="00B2397D"/>
    <w:rsid w:val="00B239A2"/>
    <w:rsid w:val="00B239C9"/>
    <w:rsid w:val="00B23A75"/>
    <w:rsid w:val="00B23C8F"/>
    <w:rsid w:val="00B23FB6"/>
    <w:rsid w:val="00B2401A"/>
    <w:rsid w:val="00B2493C"/>
    <w:rsid w:val="00B2495D"/>
    <w:rsid w:val="00B24DBB"/>
    <w:rsid w:val="00B253D1"/>
    <w:rsid w:val="00B25578"/>
    <w:rsid w:val="00B255A8"/>
    <w:rsid w:val="00B25692"/>
    <w:rsid w:val="00B25EE4"/>
    <w:rsid w:val="00B261D5"/>
    <w:rsid w:val="00B26576"/>
    <w:rsid w:val="00B265C9"/>
    <w:rsid w:val="00B269C3"/>
    <w:rsid w:val="00B26CC8"/>
    <w:rsid w:val="00B2720C"/>
    <w:rsid w:val="00B27A58"/>
    <w:rsid w:val="00B27FA1"/>
    <w:rsid w:val="00B27FE2"/>
    <w:rsid w:val="00B302A9"/>
    <w:rsid w:val="00B302CA"/>
    <w:rsid w:val="00B30761"/>
    <w:rsid w:val="00B30C10"/>
    <w:rsid w:val="00B30DE6"/>
    <w:rsid w:val="00B30E31"/>
    <w:rsid w:val="00B31348"/>
    <w:rsid w:val="00B314E6"/>
    <w:rsid w:val="00B317D8"/>
    <w:rsid w:val="00B31BCA"/>
    <w:rsid w:val="00B31E97"/>
    <w:rsid w:val="00B322C9"/>
    <w:rsid w:val="00B322F5"/>
    <w:rsid w:val="00B32307"/>
    <w:rsid w:val="00B323F4"/>
    <w:rsid w:val="00B32680"/>
    <w:rsid w:val="00B329F2"/>
    <w:rsid w:val="00B32B7F"/>
    <w:rsid w:val="00B32D71"/>
    <w:rsid w:val="00B33072"/>
    <w:rsid w:val="00B330DB"/>
    <w:rsid w:val="00B3373F"/>
    <w:rsid w:val="00B33DB9"/>
    <w:rsid w:val="00B340F4"/>
    <w:rsid w:val="00B34E13"/>
    <w:rsid w:val="00B35255"/>
    <w:rsid w:val="00B35824"/>
    <w:rsid w:val="00B35D32"/>
    <w:rsid w:val="00B35DE7"/>
    <w:rsid w:val="00B35F43"/>
    <w:rsid w:val="00B3601B"/>
    <w:rsid w:val="00B36327"/>
    <w:rsid w:val="00B36AD2"/>
    <w:rsid w:val="00B3703F"/>
    <w:rsid w:val="00B370CC"/>
    <w:rsid w:val="00B37294"/>
    <w:rsid w:val="00B374CC"/>
    <w:rsid w:val="00B376AA"/>
    <w:rsid w:val="00B37790"/>
    <w:rsid w:val="00B377E0"/>
    <w:rsid w:val="00B378C0"/>
    <w:rsid w:val="00B40162"/>
    <w:rsid w:val="00B4022D"/>
    <w:rsid w:val="00B40821"/>
    <w:rsid w:val="00B40906"/>
    <w:rsid w:val="00B41294"/>
    <w:rsid w:val="00B4156A"/>
    <w:rsid w:val="00B415D8"/>
    <w:rsid w:val="00B41AB6"/>
    <w:rsid w:val="00B421FC"/>
    <w:rsid w:val="00B424A9"/>
    <w:rsid w:val="00B42AEC"/>
    <w:rsid w:val="00B42D23"/>
    <w:rsid w:val="00B42DEF"/>
    <w:rsid w:val="00B43638"/>
    <w:rsid w:val="00B436E0"/>
    <w:rsid w:val="00B437D0"/>
    <w:rsid w:val="00B43E90"/>
    <w:rsid w:val="00B43FA3"/>
    <w:rsid w:val="00B4417E"/>
    <w:rsid w:val="00B443BF"/>
    <w:rsid w:val="00B443FD"/>
    <w:rsid w:val="00B4468B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5ECE"/>
    <w:rsid w:val="00B463D3"/>
    <w:rsid w:val="00B4643A"/>
    <w:rsid w:val="00B46445"/>
    <w:rsid w:val="00B464FD"/>
    <w:rsid w:val="00B46921"/>
    <w:rsid w:val="00B47248"/>
    <w:rsid w:val="00B47328"/>
    <w:rsid w:val="00B47D96"/>
    <w:rsid w:val="00B500BA"/>
    <w:rsid w:val="00B50217"/>
    <w:rsid w:val="00B504FC"/>
    <w:rsid w:val="00B50609"/>
    <w:rsid w:val="00B50760"/>
    <w:rsid w:val="00B50B91"/>
    <w:rsid w:val="00B50C58"/>
    <w:rsid w:val="00B50D2D"/>
    <w:rsid w:val="00B511D0"/>
    <w:rsid w:val="00B51262"/>
    <w:rsid w:val="00B5144A"/>
    <w:rsid w:val="00B51823"/>
    <w:rsid w:val="00B5216C"/>
    <w:rsid w:val="00B5252D"/>
    <w:rsid w:val="00B52E6A"/>
    <w:rsid w:val="00B5318C"/>
    <w:rsid w:val="00B531E1"/>
    <w:rsid w:val="00B53311"/>
    <w:rsid w:val="00B5337B"/>
    <w:rsid w:val="00B534F3"/>
    <w:rsid w:val="00B53609"/>
    <w:rsid w:val="00B53883"/>
    <w:rsid w:val="00B53CAA"/>
    <w:rsid w:val="00B53F1F"/>
    <w:rsid w:val="00B53FAE"/>
    <w:rsid w:val="00B540C0"/>
    <w:rsid w:val="00B541FD"/>
    <w:rsid w:val="00B5442F"/>
    <w:rsid w:val="00B5451D"/>
    <w:rsid w:val="00B546AF"/>
    <w:rsid w:val="00B54955"/>
    <w:rsid w:val="00B54BD3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199"/>
    <w:rsid w:val="00B562C2"/>
    <w:rsid w:val="00B56477"/>
    <w:rsid w:val="00B5662B"/>
    <w:rsid w:val="00B56753"/>
    <w:rsid w:val="00B567AD"/>
    <w:rsid w:val="00B56DC7"/>
    <w:rsid w:val="00B56DF2"/>
    <w:rsid w:val="00B57130"/>
    <w:rsid w:val="00B57336"/>
    <w:rsid w:val="00B575C2"/>
    <w:rsid w:val="00B57698"/>
    <w:rsid w:val="00B579F6"/>
    <w:rsid w:val="00B57D4B"/>
    <w:rsid w:val="00B6054E"/>
    <w:rsid w:val="00B60E6C"/>
    <w:rsid w:val="00B60EB5"/>
    <w:rsid w:val="00B6178E"/>
    <w:rsid w:val="00B619B7"/>
    <w:rsid w:val="00B61DBC"/>
    <w:rsid w:val="00B61F25"/>
    <w:rsid w:val="00B620B8"/>
    <w:rsid w:val="00B620EB"/>
    <w:rsid w:val="00B621E1"/>
    <w:rsid w:val="00B623B3"/>
    <w:rsid w:val="00B6273D"/>
    <w:rsid w:val="00B629A7"/>
    <w:rsid w:val="00B63112"/>
    <w:rsid w:val="00B639B8"/>
    <w:rsid w:val="00B639EF"/>
    <w:rsid w:val="00B63C3A"/>
    <w:rsid w:val="00B63C74"/>
    <w:rsid w:val="00B63CC7"/>
    <w:rsid w:val="00B6429E"/>
    <w:rsid w:val="00B646B9"/>
    <w:rsid w:val="00B646D4"/>
    <w:rsid w:val="00B646FF"/>
    <w:rsid w:val="00B64CD0"/>
    <w:rsid w:val="00B64D80"/>
    <w:rsid w:val="00B64F7B"/>
    <w:rsid w:val="00B64F9C"/>
    <w:rsid w:val="00B6511F"/>
    <w:rsid w:val="00B6520B"/>
    <w:rsid w:val="00B65288"/>
    <w:rsid w:val="00B652C2"/>
    <w:rsid w:val="00B657B1"/>
    <w:rsid w:val="00B65A44"/>
    <w:rsid w:val="00B66008"/>
    <w:rsid w:val="00B66212"/>
    <w:rsid w:val="00B6642C"/>
    <w:rsid w:val="00B664A9"/>
    <w:rsid w:val="00B665E7"/>
    <w:rsid w:val="00B666AE"/>
    <w:rsid w:val="00B66CB4"/>
    <w:rsid w:val="00B66D46"/>
    <w:rsid w:val="00B66D67"/>
    <w:rsid w:val="00B66EFE"/>
    <w:rsid w:val="00B66F4D"/>
    <w:rsid w:val="00B66FDE"/>
    <w:rsid w:val="00B6710C"/>
    <w:rsid w:val="00B6727F"/>
    <w:rsid w:val="00B674D7"/>
    <w:rsid w:val="00B67837"/>
    <w:rsid w:val="00B67ED4"/>
    <w:rsid w:val="00B67EE4"/>
    <w:rsid w:val="00B700B7"/>
    <w:rsid w:val="00B70151"/>
    <w:rsid w:val="00B702E2"/>
    <w:rsid w:val="00B70302"/>
    <w:rsid w:val="00B705C1"/>
    <w:rsid w:val="00B70678"/>
    <w:rsid w:val="00B70A16"/>
    <w:rsid w:val="00B70AEA"/>
    <w:rsid w:val="00B70B54"/>
    <w:rsid w:val="00B71351"/>
    <w:rsid w:val="00B71402"/>
    <w:rsid w:val="00B7142C"/>
    <w:rsid w:val="00B71564"/>
    <w:rsid w:val="00B7183B"/>
    <w:rsid w:val="00B718D6"/>
    <w:rsid w:val="00B71DC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4568"/>
    <w:rsid w:val="00B748E9"/>
    <w:rsid w:val="00B75DA2"/>
    <w:rsid w:val="00B75DE8"/>
    <w:rsid w:val="00B763ED"/>
    <w:rsid w:val="00B7647B"/>
    <w:rsid w:val="00B7669A"/>
    <w:rsid w:val="00B766A5"/>
    <w:rsid w:val="00B767DF"/>
    <w:rsid w:val="00B769C7"/>
    <w:rsid w:val="00B76A82"/>
    <w:rsid w:val="00B76B38"/>
    <w:rsid w:val="00B76BB4"/>
    <w:rsid w:val="00B76D19"/>
    <w:rsid w:val="00B77935"/>
    <w:rsid w:val="00B8094F"/>
    <w:rsid w:val="00B80FE1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84A"/>
    <w:rsid w:val="00B84872"/>
    <w:rsid w:val="00B849AB"/>
    <w:rsid w:val="00B84E82"/>
    <w:rsid w:val="00B85444"/>
    <w:rsid w:val="00B8555B"/>
    <w:rsid w:val="00B85C2C"/>
    <w:rsid w:val="00B861A7"/>
    <w:rsid w:val="00B86843"/>
    <w:rsid w:val="00B868E2"/>
    <w:rsid w:val="00B8697B"/>
    <w:rsid w:val="00B869A6"/>
    <w:rsid w:val="00B86EF6"/>
    <w:rsid w:val="00B870BA"/>
    <w:rsid w:val="00B870D5"/>
    <w:rsid w:val="00B87171"/>
    <w:rsid w:val="00B872C3"/>
    <w:rsid w:val="00B872E0"/>
    <w:rsid w:val="00B87956"/>
    <w:rsid w:val="00B879E9"/>
    <w:rsid w:val="00B87B07"/>
    <w:rsid w:val="00B87E2B"/>
    <w:rsid w:val="00B90CFF"/>
    <w:rsid w:val="00B90D05"/>
    <w:rsid w:val="00B91469"/>
    <w:rsid w:val="00B91705"/>
    <w:rsid w:val="00B9175E"/>
    <w:rsid w:val="00B919F3"/>
    <w:rsid w:val="00B91B2E"/>
    <w:rsid w:val="00B92865"/>
    <w:rsid w:val="00B92E8F"/>
    <w:rsid w:val="00B9340F"/>
    <w:rsid w:val="00B9343A"/>
    <w:rsid w:val="00B9370A"/>
    <w:rsid w:val="00B93993"/>
    <w:rsid w:val="00B93DF9"/>
    <w:rsid w:val="00B940D4"/>
    <w:rsid w:val="00B945B0"/>
    <w:rsid w:val="00B95295"/>
    <w:rsid w:val="00B958D2"/>
    <w:rsid w:val="00B95A9B"/>
    <w:rsid w:val="00B95CBD"/>
    <w:rsid w:val="00B95EB4"/>
    <w:rsid w:val="00B96288"/>
    <w:rsid w:val="00B963C8"/>
    <w:rsid w:val="00B964E2"/>
    <w:rsid w:val="00B96A34"/>
    <w:rsid w:val="00B97B0B"/>
    <w:rsid w:val="00BA0018"/>
    <w:rsid w:val="00BA0386"/>
    <w:rsid w:val="00BA038E"/>
    <w:rsid w:val="00BA03C7"/>
    <w:rsid w:val="00BA0653"/>
    <w:rsid w:val="00BA0997"/>
    <w:rsid w:val="00BA0A97"/>
    <w:rsid w:val="00BA0C27"/>
    <w:rsid w:val="00BA0FF2"/>
    <w:rsid w:val="00BA109B"/>
    <w:rsid w:val="00BA188B"/>
    <w:rsid w:val="00BA1AEE"/>
    <w:rsid w:val="00BA1EFA"/>
    <w:rsid w:val="00BA20F7"/>
    <w:rsid w:val="00BA2298"/>
    <w:rsid w:val="00BA2571"/>
    <w:rsid w:val="00BA263F"/>
    <w:rsid w:val="00BA277C"/>
    <w:rsid w:val="00BA2914"/>
    <w:rsid w:val="00BA2B59"/>
    <w:rsid w:val="00BA2EF0"/>
    <w:rsid w:val="00BA2F16"/>
    <w:rsid w:val="00BA339E"/>
    <w:rsid w:val="00BA37BC"/>
    <w:rsid w:val="00BA3824"/>
    <w:rsid w:val="00BA3D71"/>
    <w:rsid w:val="00BA4163"/>
    <w:rsid w:val="00BA43F0"/>
    <w:rsid w:val="00BA48CC"/>
    <w:rsid w:val="00BA4A94"/>
    <w:rsid w:val="00BA4EA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A6A0C"/>
    <w:rsid w:val="00BB00FD"/>
    <w:rsid w:val="00BB0672"/>
    <w:rsid w:val="00BB0704"/>
    <w:rsid w:val="00BB09DC"/>
    <w:rsid w:val="00BB0B50"/>
    <w:rsid w:val="00BB0F87"/>
    <w:rsid w:val="00BB1382"/>
    <w:rsid w:val="00BB141B"/>
    <w:rsid w:val="00BB1A9E"/>
    <w:rsid w:val="00BB23AC"/>
    <w:rsid w:val="00BB2ABE"/>
    <w:rsid w:val="00BB2CD8"/>
    <w:rsid w:val="00BB2DC8"/>
    <w:rsid w:val="00BB32AE"/>
    <w:rsid w:val="00BB32E1"/>
    <w:rsid w:val="00BB342E"/>
    <w:rsid w:val="00BB382A"/>
    <w:rsid w:val="00BB392B"/>
    <w:rsid w:val="00BB3B0C"/>
    <w:rsid w:val="00BB3CA0"/>
    <w:rsid w:val="00BB4977"/>
    <w:rsid w:val="00BB4D2A"/>
    <w:rsid w:val="00BB4F85"/>
    <w:rsid w:val="00BB5522"/>
    <w:rsid w:val="00BB5827"/>
    <w:rsid w:val="00BB6120"/>
    <w:rsid w:val="00BB614C"/>
    <w:rsid w:val="00BB61C5"/>
    <w:rsid w:val="00BB61EB"/>
    <w:rsid w:val="00BB6A9F"/>
    <w:rsid w:val="00BB6AE7"/>
    <w:rsid w:val="00BB6BC0"/>
    <w:rsid w:val="00BB6D01"/>
    <w:rsid w:val="00BB7133"/>
    <w:rsid w:val="00BB7142"/>
    <w:rsid w:val="00BB734A"/>
    <w:rsid w:val="00BB7E69"/>
    <w:rsid w:val="00BC0007"/>
    <w:rsid w:val="00BC00E7"/>
    <w:rsid w:val="00BC0210"/>
    <w:rsid w:val="00BC025C"/>
    <w:rsid w:val="00BC0523"/>
    <w:rsid w:val="00BC057B"/>
    <w:rsid w:val="00BC0B86"/>
    <w:rsid w:val="00BC0BF1"/>
    <w:rsid w:val="00BC14B2"/>
    <w:rsid w:val="00BC2665"/>
    <w:rsid w:val="00BC2F42"/>
    <w:rsid w:val="00BC398A"/>
    <w:rsid w:val="00BC3CB1"/>
    <w:rsid w:val="00BC3DBA"/>
    <w:rsid w:val="00BC3FD1"/>
    <w:rsid w:val="00BC3FF2"/>
    <w:rsid w:val="00BC45B7"/>
    <w:rsid w:val="00BC46CC"/>
    <w:rsid w:val="00BC48C2"/>
    <w:rsid w:val="00BC4A17"/>
    <w:rsid w:val="00BC508B"/>
    <w:rsid w:val="00BC5419"/>
    <w:rsid w:val="00BC5447"/>
    <w:rsid w:val="00BC5720"/>
    <w:rsid w:val="00BC5831"/>
    <w:rsid w:val="00BC5C94"/>
    <w:rsid w:val="00BC68F1"/>
    <w:rsid w:val="00BC69C7"/>
    <w:rsid w:val="00BC6D5E"/>
    <w:rsid w:val="00BC78B9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22F8"/>
    <w:rsid w:val="00BD242B"/>
    <w:rsid w:val="00BD2A64"/>
    <w:rsid w:val="00BD2C95"/>
    <w:rsid w:val="00BD2E29"/>
    <w:rsid w:val="00BD302B"/>
    <w:rsid w:val="00BD3166"/>
    <w:rsid w:val="00BD3922"/>
    <w:rsid w:val="00BD3977"/>
    <w:rsid w:val="00BD3EE5"/>
    <w:rsid w:val="00BD43DF"/>
    <w:rsid w:val="00BD445D"/>
    <w:rsid w:val="00BD493F"/>
    <w:rsid w:val="00BD4A9D"/>
    <w:rsid w:val="00BD4BFE"/>
    <w:rsid w:val="00BD4E1B"/>
    <w:rsid w:val="00BD4F3F"/>
    <w:rsid w:val="00BD528E"/>
    <w:rsid w:val="00BD53F5"/>
    <w:rsid w:val="00BD5B41"/>
    <w:rsid w:val="00BD5BE7"/>
    <w:rsid w:val="00BD5FEE"/>
    <w:rsid w:val="00BD608C"/>
    <w:rsid w:val="00BD6204"/>
    <w:rsid w:val="00BD62AB"/>
    <w:rsid w:val="00BD6563"/>
    <w:rsid w:val="00BD699D"/>
    <w:rsid w:val="00BD69D9"/>
    <w:rsid w:val="00BD7934"/>
    <w:rsid w:val="00BD7AAE"/>
    <w:rsid w:val="00BD7BAD"/>
    <w:rsid w:val="00BE0183"/>
    <w:rsid w:val="00BE0861"/>
    <w:rsid w:val="00BE09F3"/>
    <w:rsid w:val="00BE0A29"/>
    <w:rsid w:val="00BE0AF4"/>
    <w:rsid w:val="00BE0CC9"/>
    <w:rsid w:val="00BE149B"/>
    <w:rsid w:val="00BE15EC"/>
    <w:rsid w:val="00BE16F5"/>
    <w:rsid w:val="00BE1B63"/>
    <w:rsid w:val="00BE1D4C"/>
    <w:rsid w:val="00BE1FC9"/>
    <w:rsid w:val="00BE2864"/>
    <w:rsid w:val="00BE2936"/>
    <w:rsid w:val="00BE29DC"/>
    <w:rsid w:val="00BE2AC1"/>
    <w:rsid w:val="00BE2E38"/>
    <w:rsid w:val="00BE2EF0"/>
    <w:rsid w:val="00BE3043"/>
    <w:rsid w:val="00BE3156"/>
    <w:rsid w:val="00BE3227"/>
    <w:rsid w:val="00BE352E"/>
    <w:rsid w:val="00BE3ED6"/>
    <w:rsid w:val="00BE411D"/>
    <w:rsid w:val="00BE42C0"/>
    <w:rsid w:val="00BE44B2"/>
    <w:rsid w:val="00BE48AF"/>
    <w:rsid w:val="00BE4B58"/>
    <w:rsid w:val="00BE554B"/>
    <w:rsid w:val="00BE5705"/>
    <w:rsid w:val="00BE6557"/>
    <w:rsid w:val="00BE6A68"/>
    <w:rsid w:val="00BE6A7D"/>
    <w:rsid w:val="00BE6A90"/>
    <w:rsid w:val="00BE6BC0"/>
    <w:rsid w:val="00BE6E9C"/>
    <w:rsid w:val="00BE7333"/>
    <w:rsid w:val="00BE7584"/>
    <w:rsid w:val="00BE7982"/>
    <w:rsid w:val="00BE799D"/>
    <w:rsid w:val="00BE7D6D"/>
    <w:rsid w:val="00BE7D83"/>
    <w:rsid w:val="00BF01A4"/>
    <w:rsid w:val="00BF0A30"/>
    <w:rsid w:val="00BF1334"/>
    <w:rsid w:val="00BF136A"/>
    <w:rsid w:val="00BF142D"/>
    <w:rsid w:val="00BF1678"/>
    <w:rsid w:val="00BF1BC6"/>
    <w:rsid w:val="00BF23EA"/>
    <w:rsid w:val="00BF2463"/>
    <w:rsid w:val="00BF247A"/>
    <w:rsid w:val="00BF24BD"/>
    <w:rsid w:val="00BF285E"/>
    <w:rsid w:val="00BF2B94"/>
    <w:rsid w:val="00BF2D60"/>
    <w:rsid w:val="00BF2E15"/>
    <w:rsid w:val="00BF2EA5"/>
    <w:rsid w:val="00BF37EC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2D1"/>
    <w:rsid w:val="00BF532D"/>
    <w:rsid w:val="00BF5D14"/>
    <w:rsid w:val="00BF5EDF"/>
    <w:rsid w:val="00BF5F3F"/>
    <w:rsid w:val="00BF5F4A"/>
    <w:rsid w:val="00BF6036"/>
    <w:rsid w:val="00BF60A3"/>
    <w:rsid w:val="00BF62BB"/>
    <w:rsid w:val="00BF62EB"/>
    <w:rsid w:val="00BF64D2"/>
    <w:rsid w:val="00BF70E5"/>
    <w:rsid w:val="00BF7288"/>
    <w:rsid w:val="00BF7CD4"/>
    <w:rsid w:val="00C0017C"/>
    <w:rsid w:val="00C0039A"/>
    <w:rsid w:val="00C0068D"/>
    <w:rsid w:val="00C00FA4"/>
    <w:rsid w:val="00C0100F"/>
    <w:rsid w:val="00C01068"/>
    <w:rsid w:val="00C01240"/>
    <w:rsid w:val="00C01A8E"/>
    <w:rsid w:val="00C01AA5"/>
    <w:rsid w:val="00C01FB4"/>
    <w:rsid w:val="00C021BB"/>
    <w:rsid w:val="00C024D4"/>
    <w:rsid w:val="00C02639"/>
    <w:rsid w:val="00C02881"/>
    <w:rsid w:val="00C02F08"/>
    <w:rsid w:val="00C0362F"/>
    <w:rsid w:val="00C03F50"/>
    <w:rsid w:val="00C04184"/>
    <w:rsid w:val="00C04406"/>
    <w:rsid w:val="00C04DE0"/>
    <w:rsid w:val="00C05164"/>
    <w:rsid w:val="00C053DD"/>
    <w:rsid w:val="00C059D4"/>
    <w:rsid w:val="00C05CA8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07DE2"/>
    <w:rsid w:val="00C100F2"/>
    <w:rsid w:val="00C1015A"/>
    <w:rsid w:val="00C10254"/>
    <w:rsid w:val="00C10469"/>
    <w:rsid w:val="00C106AF"/>
    <w:rsid w:val="00C107AC"/>
    <w:rsid w:val="00C1091D"/>
    <w:rsid w:val="00C10B82"/>
    <w:rsid w:val="00C10CD8"/>
    <w:rsid w:val="00C11A2C"/>
    <w:rsid w:val="00C11E17"/>
    <w:rsid w:val="00C11F4E"/>
    <w:rsid w:val="00C1276F"/>
    <w:rsid w:val="00C12810"/>
    <w:rsid w:val="00C12A86"/>
    <w:rsid w:val="00C131C4"/>
    <w:rsid w:val="00C1324E"/>
    <w:rsid w:val="00C13D47"/>
    <w:rsid w:val="00C13FC8"/>
    <w:rsid w:val="00C13FCD"/>
    <w:rsid w:val="00C1453F"/>
    <w:rsid w:val="00C14746"/>
    <w:rsid w:val="00C1474F"/>
    <w:rsid w:val="00C14DF5"/>
    <w:rsid w:val="00C15C03"/>
    <w:rsid w:val="00C15CE2"/>
    <w:rsid w:val="00C162F1"/>
    <w:rsid w:val="00C1641C"/>
    <w:rsid w:val="00C16481"/>
    <w:rsid w:val="00C164EA"/>
    <w:rsid w:val="00C1652C"/>
    <w:rsid w:val="00C16B25"/>
    <w:rsid w:val="00C17704"/>
    <w:rsid w:val="00C17B8B"/>
    <w:rsid w:val="00C17C1D"/>
    <w:rsid w:val="00C17E04"/>
    <w:rsid w:val="00C20BDA"/>
    <w:rsid w:val="00C20C62"/>
    <w:rsid w:val="00C20C82"/>
    <w:rsid w:val="00C2127A"/>
    <w:rsid w:val="00C21314"/>
    <w:rsid w:val="00C21A83"/>
    <w:rsid w:val="00C21AB7"/>
    <w:rsid w:val="00C22045"/>
    <w:rsid w:val="00C2209D"/>
    <w:rsid w:val="00C22223"/>
    <w:rsid w:val="00C22462"/>
    <w:rsid w:val="00C22903"/>
    <w:rsid w:val="00C22CC9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1E9"/>
    <w:rsid w:val="00C24613"/>
    <w:rsid w:val="00C24B7C"/>
    <w:rsid w:val="00C24C2F"/>
    <w:rsid w:val="00C24ED8"/>
    <w:rsid w:val="00C25CBF"/>
    <w:rsid w:val="00C25DAF"/>
    <w:rsid w:val="00C260DF"/>
    <w:rsid w:val="00C268F6"/>
    <w:rsid w:val="00C26C9D"/>
    <w:rsid w:val="00C26CF2"/>
    <w:rsid w:val="00C27235"/>
    <w:rsid w:val="00C274A3"/>
    <w:rsid w:val="00C27D73"/>
    <w:rsid w:val="00C3014F"/>
    <w:rsid w:val="00C304D4"/>
    <w:rsid w:val="00C3057C"/>
    <w:rsid w:val="00C30611"/>
    <w:rsid w:val="00C30790"/>
    <w:rsid w:val="00C30965"/>
    <w:rsid w:val="00C309E5"/>
    <w:rsid w:val="00C30F4D"/>
    <w:rsid w:val="00C31164"/>
    <w:rsid w:val="00C311CE"/>
    <w:rsid w:val="00C31326"/>
    <w:rsid w:val="00C3178C"/>
    <w:rsid w:val="00C318FB"/>
    <w:rsid w:val="00C31BAD"/>
    <w:rsid w:val="00C31D19"/>
    <w:rsid w:val="00C31E08"/>
    <w:rsid w:val="00C31E39"/>
    <w:rsid w:val="00C31ECF"/>
    <w:rsid w:val="00C3204D"/>
    <w:rsid w:val="00C321A6"/>
    <w:rsid w:val="00C3224A"/>
    <w:rsid w:val="00C32474"/>
    <w:rsid w:val="00C326A2"/>
    <w:rsid w:val="00C3283E"/>
    <w:rsid w:val="00C329C3"/>
    <w:rsid w:val="00C33469"/>
    <w:rsid w:val="00C33598"/>
    <w:rsid w:val="00C33799"/>
    <w:rsid w:val="00C3384E"/>
    <w:rsid w:val="00C33997"/>
    <w:rsid w:val="00C33AD7"/>
    <w:rsid w:val="00C33C91"/>
    <w:rsid w:val="00C33E9E"/>
    <w:rsid w:val="00C341EC"/>
    <w:rsid w:val="00C3425B"/>
    <w:rsid w:val="00C34496"/>
    <w:rsid w:val="00C34A5D"/>
    <w:rsid w:val="00C353CC"/>
    <w:rsid w:val="00C359A7"/>
    <w:rsid w:val="00C35FED"/>
    <w:rsid w:val="00C360A9"/>
    <w:rsid w:val="00C36A46"/>
    <w:rsid w:val="00C36F34"/>
    <w:rsid w:val="00C370BD"/>
    <w:rsid w:val="00C37101"/>
    <w:rsid w:val="00C37331"/>
    <w:rsid w:val="00C374C5"/>
    <w:rsid w:val="00C377B0"/>
    <w:rsid w:val="00C37B4D"/>
    <w:rsid w:val="00C37CCA"/>
    <w:rsid w:val="00C37CEE"/>
    <w:rsid w:val="00C37F8D"/>
    <w:rsid w:val="00C40111"/>
    <w:rsid w:val="00C40165"/>
    <w:rsid w:val="00C409A8"/>
    <w:rsid w:val="00C4115F"/>
    <w:rsid w:val="00C412F5"/>
    <w:rsid w:val="00C416DB"/>
    <w:rsid w:val="00C421F8"/>
    <w:rsid w:val="00C422A8"/>
    <w:rsid w:val="00C42635"/>
    <w:rsid w:val="00C42764"/>
    <w:rsid w:val="00C4280A"/>
    <w:rsid w:val="00C42B38"/>
    <w:rsid w:val="00C42CEE"/>
    <w:rsid w:val="00C430E7"/>
    <w:rsid w:val="00C431B6"/>
    <w:rsid w:val="00C432E7"/>
    <w:rsid w:val="00C4360D"/>
    <w:rsid w:val="00C43699"/>
    <w:rsid w:val="00C43880"/>
    <w:rsid w:val="00C43AF1"/>
    <w:rsid w:val="00C43BA1"/>
    <w:rsid w:val="00C43CFC"/>
    <w:rsid w:val="00C43E24"/>
    <w:rsid w:val="00C43E41"/>
    <w:rsid w:val="00C43E46"/>
    <w:rsid w:val="00C43ECE"/>
    <w:rsid w:val="00C43EEE"/>
    <w:rsid w:val="00C44905"/>
    <w:rsid w:val="00C450FA"/>
    <w:rsid w:val="00C4521D"/>
    <w:rsid w:val="00C452BF"/>
    <w:rsid w:val="00C452C9"/>
    <w:rsid w:val="00C45340"/>
    <w:rsid w:val="00C4574F"/>
    <w:rsid w:val="00C4598D"/>
    <w:rsid w:val="00C459B6"/>
    <w:rsid w:val="00C45B27"/>
    <w:rsid w:val="00C45BF3"/>
    <w:rsid w:val="00C45D3A"/>
    <w:rsid w:val="00C45E80"/>
    <w:rsid w:val="00C46118"/>
    <w:rsid w:val="00C46912"/>
    <w:rsid w:val="00C46A5D"/>
    <w:rsid w:val="00C4715A"/>
    <w:rsid w:val="00C472E3"/>
    <w:rsid w:val="00C4743C"/>
    <w:rsid w:val="00C47960"/>
    <w:rsid w:val="00C5020D"/>
    <w:rsid w:val="00C50356"/>
    <w:rsid w:val="00C50A57"/>
    <w:rsid w:val="00C50BE6"/>
    <w:rsid w:val="00C50D99"/>
    <w:rsid w:val="00C51335"/>
    <w:rsid w:val="00C514B6"/>
    <w:rsid w:val="00C51A4B"/>
    <w:rsid w:val="00C51DC4"/>
    <w:rsid w:val="00C51F02"/>
    <w:rsid w:val="00C52072"/>
    <w:rsid w:val="00C528EE"/>
    <w:rsid w:val="00C52B43"/>
    <w:rsid w:val="00C53065"/>
    <w:rsid w:val="00C53400"/>
    <w:rsid w:val="00C537DC"/>
    <w:rsid w:val="00C5382D"/>
    <w:rsid w:val="00C53929"/>
    <w:rsid w:val="00C53AFC"/>
    <w:rsid w:val="00C53E40"/>
    <w:rsid w:val="00C54109"/>
    <w:rsid w:val="00C541FD"/>
    <w:rsid w:val="00C54486"/>
    <w:rsid w:val="00C54D7C"/>
    <w:rsid w:val="00C54DE2"/>
    <w:rsid w:val="00C5500C"/>
    <w:rsid w:val="00C55319"/>
    <w:rsid w:val="00C5552D"/>
    <w:rsid w:val="00C55613"/>
    <w:rsid w:val="00C55A47"/>
    <w:rsid w:val="00C5603E"/>
    <w:rsid w:val="00C56415"/>
    <w:rsid w:val="00C56683"/>
    <w:rsid w:val="00C566D3"/>
    <w:rsid w:val="00C569C9"/>
    <w:rsid w:val="00C56F1F"/>
    <w:rsid w:val="00C5717F"/>
    <w:rsid w:val="00C57193"/>
    <w:rsid w:val="00C576CF"/>
    <w:rsid w:val="00C577A8"/>
    <w:rsid w:val="00C579BB"/>
    <w:rsid w:val="00C57A89"/>
    <w:rsid w:val="00C57B08"/>
    <w:rsid w:val="00C57D55"/>
    <w:rsid w:val="00C60039"/>
    <w:rsid w:val="00C60128"/>
    <w:rsid w:val="00C60AAE"/>
    <w:rsid w:val="00C60BD7"/>
    <w:rsid w:val="00C61072"/>
    <w:rsid w:val="00C61075"/>
    <w:rsid w:val="00C61258"/>
    <w:rsid w:val="00C61306"/>
    <w:rsid w:val="00C61D1D"/>
    <w:rsid w:val="00C623CA"/>
    <w:rsid w:val="00C62467"/>
    <w:rsid w:val="00C62527"/>
    <w:rsid w:val="00C625A4"/>
    <w:rsid w:val="00C6274A"/>
    <w:rsid w:val="00C62F93"/>
    <w:rsid w:val="00C63485"/>
    <w:rsid w:val="00C6369A"/>
    <w:rsid w:val="00C64F45"/>
    <w:rsid w:val="00C6520A"/>
    <w:rsid w:val="00C65332"/>
    <w:rsid w:val="00C6536C"/>
    <w:rsid w:val="00C6566C"/>
    <w:rsid w:val="00C65CE6"/>
    <w:rsid w:val="00C65F29"/>
    <w:rsid w:val="00C66089"/>
    <w:rsid w:val="00C66CB2"/>
    <w:rsid w:val="00C67182"/>
    <w:rsid w:val="00C672B3"/>
    <w:rsid w:val="00C67349"/>
    <w:rsid w:val="00C67949"/>
    <w:rsid w:val="00C67C1E"/>
    <w:rsid w:val="00C67D57"/>
    <w:rsid w:val="00C67E43"/>
    <w:rsid w:val="00C67FE9"/>
    <w:rsid w:val="00C717BC"/>
    <w:rsid w:val="00C71ABA"/>
    <w:rsid w:val="00C71C43"/>
    <w:rsid w:val="00C71DE2"/>
    <w:rsid w:val="00C726A7"/>
    <w:rsid w:val="00C72F9D"/>
    <w:rsid w:val="00C7305D"/>
    <w:rsid w:val="00C734BD"/>
    <w:rsid w:val="00C73EDF"/>
    <w:rsid w:val="00C73FD9"/>
    <w:rsid w:val="00C74192"/>
    <w:rsid w:val="00C74810"/>
    <w:rsid w:val="00C748D5"/>
    <w:rsid w:val="00C748FA"/>
    <w:rsid w:val="00C74DCC"/>
    <w:rsid w:val="00C74F1E"/>
    <w:rsid w:val="00C7506E"/>
    <w:rsid w:val="00C75584"/>
    <w:rsid w:val="00C75CA2"/>
    <w:rsid w:val="00C761D0"/>
    <w:rsid w:val="00C771C0"/>
    <w:rsid w:val="00C7781A"/>
    <w:rsid w:val="00C77A37"/>
    <w:rsid w:val="00C77D6C"/>
    <w:rsid w:val="00C803B1"/>
    <w:rsid w:val="00C80570"/>
    <w:rsid w:val="00C8088D"/>
    <w:rsid w:val="00C80F82"/>
    <w:rsid w:val="00C81247"/>
    <w:rsid w:val="00C81E49"/>
    <w:rsid w:val="00C81FD5"/>
    <w:rsid w:val="00C825A7"/>
    <w:rsid w:val="00C82782"/>
    <w:rsid w:val="00C82924"/>
    <w:rsid w:val="00C83422"/>
    <w:rsid w:val="00C838F6"/>
    <w:rsid w:val="00C8391A"/>
    <w:rsid w:val="00C83A5C"/>
    <w:rsid w:val="00C83DE6"/>
    <w:rsid w:val="00C8423E"/>
    <w:rsid w:val="00C849B2"/>
    <w:rsid w:val="00C84C2D"/>
    <w:rsid w:val="00C84EEC"/>
    <w:rsid w:val="00C85146"/>
    <w:rsid w:val="00C8543D"/>
    <w:rsid w:val="00C85594"/>
    <w:rsid w:val="00C85756"/>
    <w:rsid w:val="00C8579A"/>
    <w:rsid w:val="00C85E81"/>
    <w:rsid w:val="00C8629C"/>
    <w:rsid w:val="00C864CF"/>
    <w:rsid w:val="00C865C7"/>
    <w:rsid w:val="00C86A1E"/>
    <w:rsid w:val="00C86A6A"/>
    <w:rsid w:val="00C877FE"/>
    <w:rsid w:val="00C87B30"/>
    <w:rsid w:val="00C87B5D"/>
    <w:rsid w:val="00C87C8D"/>
    <w:rsid w:val="00C87F30"/>
    <w:rsid w:val="00C9007E"/>
    <w:rsid w:val="00C903DE"/>
    <w:rsid w:val="00C904C1"/>
    <w:rsid w:val="00C904F0"/>
    <w:rsid w:val="00C90800"/>
    <w:rsid w:val="00C91021"/>
    <w:rsid w:val="00C911D6"/>
    <w:rsid w:val="00C9124F"/>
    <w:rsid w:val="00C912F6"/>
    <w:rsid w:val="00C91556"/>
    <w:rsid w:val="00C91EAB"/>
    <w:rsid w:val="00C92261"/>
    <w:rsid w:val="00C92866"/>
    <w:rsid w:val="00C92BA0"/>
    <w:rsid w:val="00C92CD6"/>
    <w:rsid w:val="00C931E7"/>
    <w:rsid w:val="00C9339D"/>
    <w:rsid w:val="00C93469"/>
    <w:rsid w:val="00C93AA1"/>
    <w:rsid w:val="00C93BB1"/>
    <w:rsid w:val="00C93D6A"/>
    <w:rsid w:val="00C93E50"/>
    <w:rsid w:val="00C943A2"/>
    <w:rsid w:val="00C94B5B"/>
    <w:rsid w:val="00C94CAF"/>
    <w:rsid w:val="00C94D2F"/>
    <w:rsid w:val="00C956EE"/>
    <w:rsid w:val="00C95AF1"/>
    <w:rsid w:val="00C95E74"/>
    <w:rsid w:val="00C95F78"/>
    <w:rsid w:val="00C96D53"/>
    <w:rsid w:val="00C970FD"/>
    <w:rsid w:val="00C971A1"/>
    <w:rsid w:val="00C972BE"/>
    <w:rsid w:val="00C978B5"/>
    <w:rsid w:val="00C9796B"/>
    <w:rsid w:val="00C97D7D"/>
    <w:rsid w:val="00C97E48"/>
    <w:rsid w:val="00C97E84"/>
    <w:rsid w:val="00C97F75"/>
    <w:rsid w:val="00CA02AB"/>
    <w:rsid w:val="00CA071D"/>
    <w:rsid w:val="00CA0955"/>
    <w:rsid w:val="00CA0983"/>
    <w:rsid w:val="00CA1088"/>
    <w:rsid w:val="00CA11D5"/>
    <w:rsid w:val="00CA1485"/>
    <w:rsid w:val="00CA1753"/>
    <w:rsid w:val="00CA1B23"/>
    <w:rsid w:val="00CA1D49"/>
    <w:rsid w:val="00CA1D5D"/>
    <w:rsid w:val="00CA1E6E"/>
    <w:rsid w:val="00CA1FE5"/>
    <w:rsid w:val="00CA25B2"/>
    <w:rsid w:val="00CA2727"/>
    <w:rsid w:val="00CA2A24"/>
    <w:rsid w:val="00CA2C71"/>
    <w:rsid w:val="00CA302D"/>
    <w:rsid w:val="00CA347D"/>
    <w:rsid w:val="00CA3655"/>
    <w:rsid w:val="00CA3D82"/>
    <w:rsid w:val="00CA3DEC"/>
    <w:rsid w:val="00CA40C5"/>
    <w:rsid w:val="00CA49BD"/>
    <w:rsid w:val="00CA4B88"/>
    <w:rsid w:val="00CA5435"/>
    <w:rsid w:val="00CA55A0"/>
    <w:rsid w:val="00CA578C"/>
    <w:rsid w:val="00CA57FC"/>
    <w:rsid w:val="00CA5A85"/>
    <w:rsid w:val="00CA5E8E"/>
    <w:rsid w:val="00CA68FA"/>
    <w:rsid w:val="00CA69AA"/>
    <w:rsid w:val="00CA6A3C"/>
    <w:rsid w:val="00CA6BCC"/>
    <w:rsid w:val="00CA6CD5"/>
    <w:rsid w:val="00CA6D5D"/>
    <w:rsid w:val="00CA7009"/>
    <w:rsid w:val="00CA70A9"/>
    <w:rsid w:val="00CA73F7"/>
    <w:rsid w:val="00CA7435"/>
    <w:rsid w:val="00CA786A"/>
    <w:rsid w:val="00CA7DFB"/>
    <w:rsid w:val="00CB008C"/>
    <w:rsid w:val="00CB00E4"/>
    <w:rsid w:val="00CB01C4"/>
    <w:rsid w:val="00CB0BA5"/>
    <w:rsid w:val="00CB0D74"/>
    <w:rsid w:val="00CB0E9C"/>
    <w:rsid w:val="00CB0EB9"/>
    <w:rsid w:val="00CB1109"/>
    <w:rsid w:val="00CB1138"/>
    <w:rsid w:val="00CB1681"/>
    <w:rsid w:val="00CB1701"/>
    <w:rsid w:val="00CB21BD"/>
    <w:rsid w:val="00CB21EF"/>
    <w:rsid w:val="00CB23AE"/>
    <w:rsid w:val="00CB270A"/>
    <w:rsid w:val="00CB2A54"/>
    <w:rsid w:val="00CB2BEE"/>
    <w:rsid w:val="00CB2C55"/>
    <w:rsid w:val="00CB2D0C"/>
    <w:rsid w:val="00CB2FED"/>
    <w:rsid w:val="00CB3591"/>
    <w:rsid w:val="00CB37DA"/>
    <w:rsid w:val="00CB382C"/>
    <w:rsid w:val="00CB3962"/>
    <w:rsid w:val="00CB3C42"/>
    <w:rsid w:val="00CB3C4B"/>
    <w:rsid w:val="00CB4738"/>
    <w:rsid w:val="00CB4801"/>
    <w:rsid w:val="00CB52CB"/>
    <w:rsid w:val="00CB55CF"/>
    <w:rsid w:val="00CB5748"/>
    <w:rsid w:val="00CB5784"/>
    <w:rsid w:val="00CB5934"/>
    <w:rsid w:val="00CB61D9"/>
    <w:rsid w:val="00CB6A85"/>
    <w:rsid w:val="00CB6F3D"/>
    <w:rsid w:val="00CB702D"/>
    <w:rsid w:val="00CB70CD"/>
    <w:rsid w:val="00CB726B"/>
    <w:rsid w:val="00CB7898"/>
    <w:rsid w:val="00CB7E89"/>
    <w:rsid w:val="00CB7EB1"/>
    <w:rsid w:val="00CC0186"/>
    <w:rsid w:val="00CC03B2"/>
    <w:rsid w:val="00CC0598"/>
    <w:rsid w:val="00CC0779"/>
    <w:rsid w:val="00CC0FA2"/>
    <w:rsid w:val="00CC1459"/>
    <w:rsid w:val="00CC17BA"/>
    <w:rsid w:val="00CC1B5F"/>
    <w:rsid w:val="00CC1B64"/>
    <w:rsid w:val="00CC1E6D"/>
    <w:rsid w:val="00CC229D"/>
    <w:rsid w:val="00CC2B73"/>
    <w:rsid w:val="00CC2CC2"/>
    <w:rsid w:val="00CC302E"/>
    <w:rsid w:val="00CC31A2"/>
    <w:rsid w:val="00CC35D3"/>
    <w:rsid w:val="00CC35F7"/>
    <w:rsid w:val="00CC3976"/>
    <w:rsid w:val="00CC4556"/>
    <w:rsid w:val="00CC4601"/>
    <w:rsid w:val="00CC4616"/>
    <w:rsid w:val="00CC470A"/>
    <w:rsid w:val="00CC4781"/>
    <w:rsid w:val="00CC4E30"/>
    <w:rsid w:val="00CC4F65"/>
    <w:rsid w:val="00CC5479"/>
    <w:rsid w:val="00CC57E3"/>
    <w:rsid w:val="00CC586C"/>
    <w:rsid w:val="00CC5921"/>
    <w:rsid w:val="00CC59CA"/>
    <w:rsid w:val="00CC5E8A"/>
    <w:rsid w:val="00CC5E9B"/>
    <w:rsid w:val="00CC6315"/>
    <w:rsid w:val="00CC6474"/>
    <w:rsid w:val="00CC6B60"/>
    <w:rsid w:val="00CC72EE"/>
    <w:rsid w:val="00CC7317"/>
    <w:rsid w:val="00CC7778"/>
    <w:rsid w:val="00CC77D0"/>
    <w:rsid w:val="00CC7C01"/>
    <w:rsid w:val="00CD0117"/>
    <w:rsid w:val="00CD02E3"/>
    <w:rsid w:val="00CD0393"/>
    <w:rsid w:val="00CD0675"/>
    <w:rsid w:val="00CD06C0"/>
    <w:rsid w:val="00CD07DB"/>
    <w:rsid w:val="00CD0DB9"/>
    <w:rsid w:val="00CD10C4"/>
    <w:rsid w:val="00CD11A5"/>
    <w:rsid w:val="00CD12E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0CB"/>
    <w:rsid w:val="00CD5201"/>
    <w:rsid w:val="00CD5893"/>
    <w:rsid w:val="00CD5934"/>
    <w:rsid w:val="00CD59BA"/>
    <w:rsid w:val="00CD5A7A"/>
    <w:rsid w:val="00CD5C0A"/>
    <w:rsid w:val="00CD6276"/>
    <w:rsid w:val="00CD62B6"/>
    <w:rsid w:val="00CD667C"/>
    <w:rsid w:val="00CD6860"/>
    <w:rsid w:val="00CD69E7"/>
    <w:rsid w:val="00CD72EA"/>
    <w:rsid w:val="00CD75FD"/>
    <w:rsid w:val="00CD7678"/>
    <w:rsid w:val="00CE01DD"/>
    <w:rsid w:val="00CE0271"/>
    <w:rsid w:val="00CE0402"/>
    <w:rsid w:val="00CE068D"/>
    <w:rsid w:val="00CE0CF2"/>
    <w:rsid w:val="00CE0EF3"/>
    <w:rsid w:val="00CE12D0"/>
    <w:rsid w:val="00CE13EF"/>
    <w:rsid w:val="00CE167F"/>
    <w:rsid w:val="00CE16AB"/>
    <w:rsid w:val="00CE16DA"/>
    <w:rsid w:val="00CE17D0"/>
    <w:rsid w:val="00CE1EAC"/>
    <w:rsid w:val="00CE1F4E"/>
    <w:rsid w:val="00CE2366"/>
    <w:rsid w:val="00CE23FD"/>
    <w:rsid w:val="00CE2604"/>
    <w:rsid w:val="00CE28F6"/>
    <w:rsid w:val="00CE2DF4"/>
    <w:rsid w:val="00CE3AFB"/>
    <w:rsid w:val="00CE4108"/>
    <w:rsid w:val="00CE46B6"/>
    <w:rsid w:val="00CE4704"/>
    <w:rsid w:val="00CE47F6"/>
    <w:rsid w:val="00CE4918"/>
    <w:rsid w:val="00CE4A74"/>
    <w:rsid w:val="00CE4F67"/>
    <w:rsid w:val="00CE5010"/>
    <w:rsid w:val="00CE51BC"/>
    <w:rsid w:val="00CE57E6"/>
    <w:rsid w:val="00CE5C63"/>
    <w:rsid w:val="00CE6446"/>
    <w:rsid w:val="00CE692C"/>
    <w:rsid w:val="00CE6DCC"/>
    <w:rsid w:val="00CE7132"/>
    <w:rsid w:val="00CE715C"/>
    <w:rsid w:val="00CE7512"/>
    <w:rsid w:val="00CE753A"/>
    <w:rsid w:val="00CE7877"/>
    <w:rsid w:val="00CE78AD"/>
    <w:rsid w:val="00CE7A4E"/>
    <w:rsid w:val="00CE7F64"/>
    <w:rsid w:val="00CF07BE"/>
    <w:rsid w:val="00CF0ADA"/>
    <w:rsid w:val="00CF0F84"/>
    <w:rsid w:val="00CF1508"/>
    <w:rsid w:val="00CF1824"/>
    <w:rsid w:val="00CF1A5F"/>
    <w:rsid w:val="00CF23F3"/>
    <w:rsid w:val="00CF25F0"/>
    <w:rsid w:val="00CF2A77"/>
    <w:rsid w:val="00CF2BAB"/>
    <w:rsid w:val="00CF2CF1"/>
    <w:rsid w:val="00CF31A2"/>
    <w:rsid w:val="00CF34C0"/>
    <w:rsid w:val="00CF34E6"/>
    <w:rsid w:val="00CF3747"/>
    <w:rsid w:val="00CF3BAA"/>
    <w:rsid w:val="00CF3E3C"/>
    <w:rsid w:val="00CF4428"/>
    <w:rsid w:val="00CF45E4"/>
    <w:rsid w:val="00CF48F5"/>
    <w:rsid w:val="00CF4C43"/>
    <w:rsid w:val="00CF5175"/>
    <w:rsid w:val="00CF57FB"/>
    <w:rsid w:val="00CF5954"/>
    <w:rsid w:val="00CF5D7A"/>
    <w:rsid w:val="00CF67B5"/>
    <w:rsid w:val="00CF696C"/>
    <w:rsid w:val="00CF6F66"/>
    <w:rsid w:val="00CF723C"/>
    <w:rsid w:val="00CF7637"/>
    <w:rsid w:val="00CF7895"/>
    <w:rsid w:val="00CF7C3D"/>
    <w:rsid w:val="00CF7FB5"/>
    <w:rsid w:val="00D0091D"/>
    <w:rsid w:val="00D00C68"/>
    <w:rsid w:val="00D01312"/>
    <w:rsid w:val="00D0176C"/>
    <w:rsid w:val="00D019DA"/>
    <w:rsid w:val="00D02212"/>
    <w:rsid w:val="00D0246C"/>
    <w:rsid w:val="00D0250B"/>
    <w:rsid w:val="00D02981"/>
    <w:rsid w:val="00D02AD2"/>
    <w:rsid w:val="00D03197"/>
    <w:rsid w:val="00D03223"/>
    <w:rsid w:val="00D033F1"/>
    <w:rsid w:val="00D03597"/>
    <w:rsid w:val="00D035B6"/>
    <w:rsid w:val="00D037AB"/>
    <w:rsid w:val="00D037CD"/>
    <w:rsid w:val="00D03BA8"/>
    <w:rsid w:val="00D04827"/>
    <w:rsid w:val="00D04F76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6D86"/>
    <w:rsid w:val="00D06F54"/>
    <w:rsid w:val="00D0710A"/>
    <w:rsid w:val="00D0712C"/>
    <w:rsid w:val="00D07D5D"/>
    <w:rsid w:val="00D07DF3"/>
    <w:rsid w:val="00D1035D"/>
    <w:rsid w:val="00D10D3D"/>
    <w:rsid w:val="00D117DB"/>
    <w:rsid w:val="00D11A1D"/>
    <w:rsid w:val="00D11DCC"/>
    <w:rsid w:val="00D12314"/>
    <w:rsid w:val="00D123A4"/>
    <w:rsid w:val="00D131C1"/>
    <w:rsid w:val="00D133F4"/>
    <w:rsid w:val="00D13694"/>
    <w:rsid w:val="00D13DD9"/>
    <w:rsid w:val="00D1400F"/>
    <w:rsid w:val="00D1438F"/>
    <w:rsid w:val="00D14550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6619"/>
    <w:rsid w:val="00D170B8"/>
    <w:rsid w:val="00D17348"/>
    <w:rsid w:val="00D173BE"/>
    <w:rsid w:val="00D17523"/>
    <w:rsid w:val="00D17565"/>
    <w:rsid w:val="00D1788F"/>
    <w:rsid w:val="00D17A6B"/>
    <w:rsid w:val="00D17D84"/>
    <w:rsid w:val="00D2000B"/>
    <w:rsid w:val="00D204F8"/>
    <w:rsid w:val="00D2053F"/>
    <w:rsid w:val="00D20578"/>
    <w:rsid w:val="00D206D5"/>
    <w:rsid w:val="00D20D66"/>
    <w:rsid w:val="00D20ED1"/>
    <w:rsid w:val="00D21076"/>
    <w:rsid w:val="00D214B7"/>
    <w:rsid w:val="00D215D9"/>
    <w:rsid w:val="00D2179E"/>
    <w:rsid w:val="00D218AA"/>
    <w:rsid w:val="00D21A7A"/>
    <w:rsid w:val="00D21FF1"/>
    <w:rsid w:val="00D221DB"/>
    <w:rsid w:val="00D2253E"/>
    <w:rsid w:val="00D2297A"/>
    <w:rsid w:val="00D22A4F"/>
    <w:rsid w:val="00D23355"/>
    <w:rsid w:val="00D237C6"/>
    <w:rsid w:val="00D238CE"/>
    <w:rsid w:val="00D242A2"/>
    <w:rsid w:val="00D244E8"/>
    <w:rsid w:val="00D24586"/>
    <w:rsid w:val="00D245E5"/>
    <w:rsid w:val="00D24854"/>
    <w:rsid w:val="00D250CA"/>
    <w:rsid w:val="00D250FB"/>
    <w:rsid w:val="00D254E9"/>
    <w:rsid w:val="00D2608F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932"/>
    <w:rsid w:val="00D30A09"/>
    <w:rsid w:val="00D30F5B"/>
    <w:rsid w:val="00D30F8C"/>
    <w:rsid w:val="00D30FD7"/>
    <w:rsid w:val="00D31286"/>
    <w:rsid w:val="00D31328"/>
    <w:rsid w:val="00D3153E"/>
    <w:rsid w:val="00D319B8"/>
    <w:rsid w:val="00D31FB6"/>
    <w:rsid w:val="00D32060"/>
    <w:rsid w:val="00D3239F"/>
    <w:rsid w:val="00D324FF"/>
    <w:rsid w:val="00D32797"/>
    <w:rsid w:val="00D3285F"/>
    <w:rsid w:val="00D32D4D"/>
    <w:rsid w:val="00D32F30"/>
    <w:rsid w:val="00D33140"/>
    <w:rsid w:val="00D331CA"/>
    <w:rsid w:val="00D33209"/>
    <w:rsid w:val="00D336F4"/>
    <w:rsid w:val="00D33741"/>
    <w:rsid w:val="00D337C3"/>
    <w:rsid w:val="00D3395E"/>
    <w:rsid w:val="00D33B35"/>
    <w:rsid w:val="00D3456C"/>
    <w:rsid w:val="00D34F9D"/>
    <w:rsid w:val="00D35358"/>
    <w:rsid w:val="00D353BA"/>
    <w:rsid w:val="00D35862"/>
    <w:rsid w:val="00D358AB"/>
    <w:rsid w:val="00D35FD0"/>
    <w:rsid w:val="00D36486"/>
    <w:rsid w:val="00D3669F"/>
    <w:rsid w:val="00D36A01"/>
    <w:rsid w:val="00D36B26"/>
    <w:rsid w:val="00D37285"/>
    <w:rsid w:val="00D3734F"/>
    <w:rsid w:val="00D376E2"/>
    <w:rsid w:val="00D37912"/>
    <w:rsid w:val="00D37EFB"/>
    <w:rsid w:val="00D40284"/>
    <w:rsid w:val="00D404CB"/>
    <w:rsid w:val="00D405AF"/>
    <w:rsid w:val="00D40958"/>
    <w:rsid w:val="00D40B8A"/>
    <w:rsid w:val="00D41104"/>
    <w:rsid w:val="00D413D4"/>
    <w:rsid w:val="00D4158D"/>
    <w:rsid w:val="00D4163E"/>
    <w:rsid w:val="00D416F2"/>
    <w:rsid w:val="00D41790"/>
    <w:rsid w:val="00D419D5"/>
    <w:rsid w:val="00D41E18"/>
    <w:rsid w:val="00D42086"/>
    <w:rsid w:val="00D4240B"/>
    <w:rsid w:val="00D4291B"/>
    <w:rsid w:val="00D42F23"/>
    <w:rsid w:val="00D42FD6"/>
    <w:rsid w:val="00D4306D"/>
    <w:rsid w:val="00D437CE"/>
    <w:rsid w:val="00D43891"/>
    <w:rsid w:val="00D438F8"/>
    <w:rsid w:val="00D442DA"/>
    <w:rsid w:val="00D443B1"/>
    <w:rsid w:val="00D444D4"/>
    <w:rsid w:val="00D445A4"/>
    <w:rsid w:val="00D44846"/>
    <w:rsid w:val="00D44894"/>
    <w:rsid w:val="00D44963"/>
    <w:rsid w:val="00D44C53"/>
    <w:rsid w:val="00D44CEA"/>
    <w:rsid w:val="00D45577"/>
    <w:rsid w:val="00D45682"/>
    <w:rsid w:val="00D45B20"/>
    <w:rsid w:val="00D46367"/>
    <w:rsid w:val="00D46681"/>
    <w:rsid w:val="00D46A44"/>
    <w:rsid w:val="00D46B50"/>
    <w:rsid w:val="00D474D2"/>
    <w:rsid w:val="00D475F6"/>
    <w:rsid w:val="00D47688"/>
    <w:rsid w:val="00D47809"/>
    <w:rsid w:val="00D47BC0"/>
    <w:rsid w:val="00D5094B"/>
    <w:rsid w:val="00D50C86"/>
    <w:rsid w:val="00D50CAE"/>
    <w:rsid w:val="00D50CB5"/>
    <w:rsid w:val="00D50CC1"/>
    <w:rsid w:val="00D50E62"/>
    <w:rsid w:val="00D515C3"/>
    <w:rsid w:val="00D517B3"/>
    <w:rsid w:val="00D518D7"/>
    <w:rsid w:val="00D51C17"/>
    <w:rsid w:val="00D51FC4"/>
    <w:rsid w:val="00D51FDD"/>
    <w:rsid w:val="00D5200F"/>
    <w:rsid w:val="00D520EE"/>
    <w:rsid w:val="00D524D5"/>
    <w:rsid w:val="00D52DC0"/>
    <w:rsid w:val="00D52DE0"/>
    <w:rsid w:val="00D5301F"/>
    <w:rsid w:val="00D530AE"/>
    <w:rsid w:val="00D5363A"/>
    <w:rsid w:val="00D53658"/>
    <w:rsid w:val="00D53888"/>
    <w:rsid w:val="00D538EF"/>
    <w:rsid w:val="00D53A02"/>
    <w:rsid w:val="00D53C18"/>
    <w:rsid w:val="00D53C20"/>
    <w:rsid w:val="00D53FD0"/>
    <w:rsid w:val="00D54415"/>
    <w:rsid w:val="00D54584"/>
    <w:rsid w:val="00D546F5"/>
    <w:rsid w:val="00D5471F"/>
    <w:rsid w:val="00D54E21"/>
    <w:rsid w:val="00D54EF9"/>
    <w:rsid w:val="00D54F93"/>
    <w:rsid w:val="00D55054"/>
    <w:rsid w:val="00D55128"/>
    <w:rsid w:val="00D55188"/>
    <w:rsid w:val="00D55642"/>
    <w:rsid w:val="00D55684"/>
    <w:rsid w:val="00D55AB7"/>
    <w:rsid w:val="00D55FC9"/>
    <w:rsid w:val="00D565CE"/>
    <w:rsid w:val="00D565D5"/>
    <w:rsid w:val="00D5662F"/>
    <w:rsid w:val="00D56C04"/>
    <w:rsid w:val="00D56D8F"/>
    <w:rsid w:val="00D573D0"/>
    <w:rsid w:val="00D575DD"/>
    <w:rsid w:val="00D5768A"/>
    <w:rsid w:val="00D60F2D"/>
    <w:rsid w:val="00D60FEC"/>
    <w:rsid w:val="00D61151"/>
    <w:rsid w:val="00D61724"/>
    <w:rsid w:val="00D62286"/>
    <w:rsid w:val="00D626A3"/>
    <w:rsid w:val="00D62790"/>
    <w:rsid w:val="00D627EC"/>
    <w:rsid w:val="00D63642"/>
    <w:rsid w:val="00D64469"/>
    <w:rsid w:val="00D6446D"/>
    <w:rsid w:val="00D644E9"/>
    <w:rsid w:val="00D646C8"/>
    <w:rsid w:val="00D6488D"/>
    <w:rsid w:val="00D649E2"/>
    <w:rsid w:val="00D64BE9"/>
    <w:rsid w:val="00D6504E"/>
    <w:rsid w:val="00D65289"/>
    <w:rsid w:val="00D6552E"/>
    <w:rsid w:val="00D663F1"/>
    <w:rsid w:val="00D669B1"/>
    <w:rsid w:val="00D67346"/>
    <w:rsid w:val="00D674A3"/>
    <w:rsid w:val="00D67BEC"/>
    <w:rsid w:val="00D67D5F"/>
    <w:rsid w:val="00D67D73"/>
    <w:rsid w:val="00D67D91"/>
    <w:rsid w:val="00D67E17"/>
    <w:rsid w:val="00D67E21"/>
    <w:rsid w:val="00D7042F"/>
    <w:rsid w:val="00D70494"/>
    <w:rsid w:val="00D70AAA"/>
    <w:rsid w:val="00D70D9B"/>
    <w:rsid w:val="00D70EFC"/>
    <w:rsid w:val="00D71200"/>
    <w:rsid w:val="00D71316"/>
    <w:rsid w:val="00D71726"/>
    <w:rsid w:val="00D71E28"/>
    <w:rsid w:val="00D71F27"/>
    <w:rsid w:val="00D71F60"/>
    <w:rsid w:val="00D7209B"/>
    <w:rsid w:val="00D72322"/>
    <w:rsid w:val="00D72388"/>
    <w:rsid w:val="00D72656"/>
    <w:rsid w:val="00D72729"/>
    <w:rsid w:val="00D7278F"/>
    <w:rsid w:val="00D728E1"/>
    <w:rsid w:val="00D72CE7"/>
    <w:rsid w:val="00D72D26"/>
    <w:rsid w:val="00D73515"/>
    <w:rsid w:val="00D73676"/>
    <w:rsid w:val="00D736B1"/>
    <w:rsid w:val="00D73B45"/>
    <w:rsid w:val="00D73C91"/>
    <w:rsid w:val="00D73EDB"/>
    <w:rsid w:val="00D742ED"/>
    <w:rsid w:val="00D7487B"/>
    <w:rsid w:val="00D74C04"/>
    <w:rsid w:val="00D74CA4"/>
    <w:rsid w:val="00D75803"/>
    <w:rsid w:val="00D7598E"/>
    <w:rsid w:val="00D75B6B"/>
    <w:rsid w:val="00D75D4D"/>
    <w:rsid w:val="00D75F92"/>
    <w:rsid w:val="00D7633E"/>
    <w:rsid w:val="00D76B82"/>
    <w:rsid w:val="00D76E01"/>
    <w:rsid w:val="00D76E9C"/>
    <w:rsid w:val="00D7708D"/>
    <w:rsid w:val="00D772CA"/>
    <w:rsid w:val="00D7746C"/>
    <w:rsid w:val="00D7755E"/>
    <w:rsid w:val="00D7760A"/>
    <w:rsid w:val="00D77715"/>
    <w:rsid w:val="00D77A1C"/>
    <w:rsid w:val="00D77C5E"/>
    <w:rsid w:val="00D77DD9"/>
    <w:rsid w:val="00D77EEB"/>
    <w:rsid w:val="00D80AD4"/>
    <w:rsid w:val="00D80C31"/>
    <w:rsid w:val="00D80D51"/>
    <w:rsid w:val="00D817F9"/>
    <w:rsid w:val="00D81825"/>
    <w:rsid w:val="00D818BA"/>
    <w:rsid w:val="00D82036"/>
    <w:rsid w:val="00D82391"/>
    <w:rsid w:val="00D8277D"/>
    <w:rsid w:val="00D82DFC"/>
    <w:rsid w:val="00D82E01"/>
    <w:rsid w:val="00D8306C"/>
    <w:rsid w:val="00D83321"/>
    <w:rsid w:val="00D8369B"/>
    <w:rsid w:val="00D8394C"/>
    <w:rsid w:val="00D83AA5"/>
    <w:rsid w:val="00D83C5F"/>
    <w:rsid w:val="00D83C71"/>
    <w:rsid w:val="00D84287"/>
    <w:rsid w:val="00D84410"/>
    <w:rsid w:val="00D85895"/>
    <w:rsid w:val="00D85D4E"/>
    <w:rsid w:val="00D860AD"/>
    <w:rsid w:val="00D867D0"/>
    <w:rsid w:val="00D867F2"/>
    <w:rsid w:val="00D86816"/>
    <w:rsid w:val="00D86F6F"/>
    <w:rsid w:val="00D8707F"/>
    <w:rsid w:val="00D87C55"/>
    <w:rsid w:val="00D87F77"/>
    <w:rsid w:val="00D908E2"/>
    <w:rsid w:val="00D918B9"/>
    <w:rsid w:val="00D91B1E"/>
    <w:rsid w:val="00D91D44"/>
    <w:rsid w:val="00D92125"/>
    <w:rsid w:val="00D926C1"/>
    <w:rsid w:val="00D92EE8"/>
    <w:rsid w:val="00D93077"/>
    <w:rsid w:val="00D9401F"/>
    <w:rsid w:val="00D94520"/>
    <w:rsid w:val="00D946AB"/>
    <w:rsid w:val="00D946AF"/>
    <w:rsid w:val="00D94C10"/>
    <w:rsid w:val="00D952A6"/>
    <w:rsid w:val="00D953D3"/>
    <w:rsid w:val="00D9550E"/>
    <w:rsid w:val="00D95A5D"/>
    <w:rsid w:val="00D95CB8"/>
    <w:rsid w:val="00D95CFA"/>
    <w:rsid w:val="00D95F7A"/>
    <w:rsid w:val="00D95F81"/>
    <w:rsid w:val="00D960C0"/>
    <w:rsid w:val="00D96829"/>
    <w:rsid w:val="00D96BC9"/>
    <w:rsid w:val="00D96D7E"/>
    <w:rsid w:val="00D96E6F"/>
    <w:rsid w:val="00D9731B"/>
    <w:rsid w:val="00D9799B"/>
    <w:rsid w:val="00D97C31"/>
    <w:rsid w:val="00DA0010"/>
    <w:rsid w:val="00DA00D8"/>
    <w:rsid w:val="00DA068C"/>
    <w:rsid w:val="00DA06FF"/>
    <w:rsid w:val="00DA074B"/>
    <w:rsid w:val="00DA0B05"/>
    <w:rsid w:val="00DA0B35"/>
    <w:rsid w:val="00DA0C42"/>
    <w:rsid w:val="00DA0C92"/>
    <w:rsid w:val="00DA0D84"/>
    <w:rsid w:val="00DA186E"/>
    <w:rsid w:val="00DA1AB1"/>
    <w:rsid w:val="00DA1D8F"/>
    <w:rsid w:val="00DA2389"/>
    <w:rsid w:val="00DA300F"/>
    <w:rsid w:val="00DA307B"/>
    <w:rsid w:val="00DA30EC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083"/>
    <w:rsid w:val="00DA52B3"/>
    <w:rsid w:val="00DA5420"/>
    <w:rsid w:val="00DA54A3"/>
    <w:rsid w:val="00DA5ECB"/>
    <w:rsid w:val="00DA66BB"/>
    <w:rsid w:val="00DA6858"/>
    <w:rsid w:val="00DA692D"/>
    <w:rsid w:val="00DA6B02"/>
    <w:rsid w:val="00DB008F"/>
    <w:rsid w:val="00DB0120"/>
    <w:rsid w:val="00DB062B"/>
    <w:rsid w:val="00DB0C6C"/>
    <w:rsid w:val="00DB0CD9"/>
    <w:rsid w:val="00DB0EA0"/>
    <w:rsid w:val="00DB0EE6"/>
    <w:rsid w:val="00DB1024"/>
    <w:rsid w:val="00DB11B1"/>
    <w:rsid w:val="00DB12F0"/>
    <w:rsid w:val="00DB13E7"/>
    <w:rsid w:val="00DB1673"/>
    <w:rsid w:val="00DB1802"/>
    <w:rsid w:val="00DB1897"/>
    <w:rsid w:val="00DB1917"/>
    <w:rsid w:val="00DB19A2"/>
    <w:rsid w:val="00DB1AE0"/>
    <w:rsid w:val="00DB1B74"/>
    <w:rsid w:val="00DB1EBF"/>
    <w:rsid w:val="00DB2020"/>
    <w:rsid w:val="00DB20C4"/>
    <w:rsid w:val="00DB21A8"/>
    <w:rsid w:val="00DB2227"/>
    <w:rsid w:val="00DB2239"/>
    <w:rsid w:val="00DB25C9"/>
    <w:rsid w:val="00DB271B"/>
    <w:rsid w:val="00DB279A"/>
    <w:rsid w:val="00DB2E32"/>
    <w:rsid w:val="00DB325E"/>
    <w:rsid w:val="00DB3412"/>
    <w:rsid w:val="00DB356A"/>
    <w:rsid w:val="00DB36B4"/>
    <w:rsid w:val="00DB3729"/>
    <w:rsid w:val="00DB388B"/>
    <w:rsid w:val="00DB426C"/>
    <w:rsid w:val="00DB4320"/>
    <w:rsid w:val="00DB46B5"/>
    <w:rsid w:val="00DB4B37"/>
    <w:rsid w:val="00DB4E30"/>
    <w:rsid w:val="00DB53C7"/>
    <w:rsid w:val="00DB542B"/>
    <w:rsid w:val="00DB5655"/>
    <w:rsid w:val="00DB57B6"/>
    <w:rsid w:val="00DB5892"/>
    <w:rsid w:val="00DB591A"/>
    <w:rsid w:val="00DB5D67"/>
    <w:rsid w:val="00DB6105"/>
    <w:rsid w:val="00DB617E"/>
    <w:rsid w:val="00DB6802"/>
    <w:rsid w:val="00DB6868"/>
    <w:rsid w:val="00DB71BD"/>
    <w:rsid w:val="00DB74FF"/>
    <w:rsid w:val="00DB7898"/>
    <w:rsid w:val="00DB7FBD"/>
    <w:rsid w:val="00DC03C8"/>
    <w:rsid w:val="00DC04B2"/>
    <w:rsid w:val="00DC05E9"/>
    <w:rsid w:val="00DC06D7"/>
    <w:rsid w:val="00DC09DA"/>
    <w:rsid w:val="00DC0B37"/>
    <w:rsid w:val="00DC0C08"/>
    <w:rsid w:val="00DC1402"/>
    <w:rsid w:val="00DC1493"/>
    <w:rsid w:val="00DC1C28"/>
    <w:rsid w:val="00DC1F04"/>
    <w:rsid w:val="00DC27F8"/>
    <w:rsid w:val="00DC2843"/>
    <w:rsid w:val="00DC2911"/>
    <w:rsid w:val="00DC2D43"/>
    <w:rsid w:val="00DC361F"/>
    <w:rsid w:val="00DC39A8"/>
    <w:rsid w:val="00DC3D70"/>
    <w:rsid w:val="00DC3EBF"/>
    <w:rsid w:val="00DC3F19"/>
    <w:rsid w:val="00DC4089"/>
    <w:rsid w:val="00DC426F"/>
    <w:rsid w:val="00DC483C"/>
    <w:rsid w:val="00DC4AEB"/>
    <w:rsid w:val="00DC52C3"/>
    <w:rsid w:val="00DC52D5"/>
    <w:rsid w:val="00DC5651"/>
    <w:rsid w:val="00DC68EC"/>
    <w:rsid w:val="00DC6A58"/>
    <w:rsid w:val="00DC6BFC"/>
    <w:rsid w:val="00DC70B6"/>
    <w:rsid w:val="00DC73C8"/>
    <w:rsid w:val="00DC7600"/>
    <w:rsid w:val="00DC7A17"/>
    <w:rsid w:val="00DC7AD2"/>
    <w:rsid w:val="00DC7FC7"/>
    <w:rsid w:val="00DD005C"/>
    <w:rsid w:val="00DD0859"/>
    <w:rsid w:val="00DD0AC5"/>
    <w:rsid w:val="00DD0C4B"/>
    <w:rsid w:val="00DD11EA"/>
    <w:rsid w:val="00DD130C"/>
    <w:rsid w:val="00DD1375"/>
    <w:rsid w:val="00DD1AC9"/>
    <w:rsid w:val="00DD1B08"/>
    <w:rsid w:val="00DD1BCB"/>
    <w:rsid w:val="00DD1DDF"/>
    <w:rsid w:val="00DD2713"/>
    <w:rsid w:val="00DD28B6"/>
    <w:rsid w:val="00DD2993"/>
    <w:rsid w:val="00DD2B78"/>
    <w:rsid w:val="00DD2BEB"/>
    <w:rsid w:val="00DD2DF2"/>
    <w:rsid w:val="00DD2E4C"/>
    <w:rsid w:val="00DD2FB5"/>
    <w:rsid w:val="00DD3158"/>
    <w:rsid w:val="00DD3279"/>
    <w:rsid w:val="00DD358B"/>
    <w:rsid w:val="00DD35F2"/>
    <w:rsid w:val="00DD3720"/>
    <w:rsid w:val="00DD3768"/>
    <w:rsid w:val="00DD4559"/>
    <w:rsid w:val="00DD45CB"/>
    <w:rsid w:val="00DD4723"/>
    <w:rsid w:val="00DD4C42"/>
    <w:rsid w:val="00DD4C54"/>
    <w:rsid w:val="00DD4FBB"/>
    <w:rsid w:val="00DD5003"/>
    <w:rsid w:val="00DD506F"/>
    <w:rsid w:val="00DD50A6"/>
    <w:rsid w:val="00DD51A0"/>
    <w:rsid w:val="00DD57FA"/>
    <w:rsid w:val="00DD5E4F"/>
    <w:rsid w:val="00DD5F3B"/>
    <w:rsid w:val="00DD6036"/>
    <w:rsid w:val="00DD623E"/>
    <w:rsid w:val="00DD637A"/>
    <w:rsid w:val="00DD66C2"/>
    <w:rsid w:val="00DD6D64"/>
    <w:rsid w:val="00DD6EBA"/>
    <w:rsid w:val="00DD73C0"/>
    <w:rsid w:val="00DD7463"/>
    <w:rsid w:val="00DD752E"/>
    <w:rsid w:val="00DD7670"/>
    <w:rsid w:val="00DD7F09"/>
    <w:rsid w:val="00DE0A04"/>
    <w:rsid w:val="00DE16BD"/>
    <w:rsid w:val="00DE1975"/>
    <w:rsid w:val="00DE1CEE"/>
    <w:rsid w:val="00DE1D57"/>
    <w:rsid w:val="00DE1E28"/>
    <w:rsid w:val="00DE1F58"/>
    <w:rsid w:val="00DE2CD5"/>
    <w:rsid w:val="00DE2E70"/>
    <w:rsid w:val="00DE32BD"/>
    <w:rsid w:val="00DE37D4"/>
    <w:rsid w:val="00DE3819"/>
    <w:rsid w:val="00DE3B4B"/>
    <w:rsid w:val="00DE4103"/>
    <w:rsid w:val="00DE4142"/>
    <w:rsid w:val="00DE4327"/>
    <w:rsid w:val="00DE43D1"/>
    <w:rsid w:val="00DE455D"/>
    <w:rsid w:val="00DE45E9"/>
    <w:rsid w:val="00DE4752"/>
    <w:rsid w:val="00DE47B2"/>
    <w:rsid w:val="00DE47D5"/>
    <w:rsid w:val="00DE4F28"/>
    <w:rsid w:val="00DE4F91"/>
    <w:rsid w:val="00DE54F8"/>
    <w:rsid w:val="00DE59F0"/>
    <w:rsid w:val="00DE5A51"/>
    <w:rsid w:val="00DE62C1"/>
    <w:rsid w:val="00DE6856"/>
    <w:rsid w:val="00DE6D05"/>
    <w:rsid w:val="00DE6D8B"/>
    <w:rsid w:val="00DE6EC1"/>
    <w:rsid w:val="00DE7417"/>
    <w:rsid w:val="00DE7839"/>
    <w:rsid w:val="00DE790C"/>
    <w:rsid w:val="00DE7BFA"/>
    <w:rsid w:val="00DE7E53"/>
    <w:rsid w:val="00DF01EA"/>
    <w:rsid w:val="00DF133E"/>
    <w:rsid w:val="00DF19D9"/>
    <w:rsid w:val="00DF1C8B"/>
    <w:rsid w:val="00DF1D78"/>
    <w:rsid w:val="00DF1DBE"/>
    <w:rsid w:val="00DF2251"/>
    <w:rsid w:val="00DF24B5"/>
    <w:rsid w:val="00DF2AA2"/>
    <w:rsid w:val="00DF3179"/>
    <w:rsid w:val="00DF32C5"/>
    <w:rsid w:val="00DF39DB"/>
    <w:rsid w:val="00DF45CF"/>
    <w:rsid w:val="00DF483F"/>
    <w:rsid w:val="00DF48AE"/>
    <w:rsid w:val="00DF4A0C"/>
    <w:rsid w:val="00DF5115"/>
    <w:rsid w:val="00DF513A"/>
    <w:rsid w:val="00DF55E3"/>
    <w:rsid w:val="00DF5799"/>
    <w:rsid w:val="00DF5D75"/>
    <w:rsid w:val="00DF5F96"/>
    <w:rsid w:val="00DF7009"/>
    <w:rsid w:val="00DF71D3"/>
    <w:rsid w:val="00DF73D8"/>
    <w:rsid w:val="00DF7791"/>
    <w:rsid w:val="00DF7FA6"/>
    <w:rsid w:val="00DF7FCE"/>
    <w:rsid w:val="00E00492"/>
    <w:rsid w:val="00E006EE"/>
    <w:rsid w:val="00E007FE"/>
    <w:rsid w:val="00E008BC"/>
    <w:rsid w:val="00E0098D"/>
    <w:rsid w:val="00E009A3"/>
    <w:rsid w:val="00E00A4F"/>
    <w:rsid w:val="00E00B06"/>
    <w:rsid w:val="00E00BE6"/>
    <w:rsid w:val="00E0100C"/>
    <w:rsid w:val="00E012A0"/>
    <w:rsid w:val="00E012D7"/>
    <w:rsid w:val="00E01302"/>
    <w:rsid w:val="00E015E2"/>
    <w:rsid w:val="00E0160B"/>
    <w:rsid w:val="00E0169B"/>
    <w:rsid w:val="00E019BE"/>
    <w:rsid w:val="00E01C87"/>
    <w:rsid w:val="00E02237"/>
    <w:rsid w:val="00E02432"/>
    <w:rsid w:val="00E02614"/>
    <w:rsid w:val="00E026E5"/>
    <w:rsid w:val="00E0284E"/>
    <w:rsid w:val="00E029E9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CAD"/>
    <w:rsid w:val="00E04EF4"/>
    <w:rsid w:val="00E04FE7"/>
    <w:rsid w:val="00E05812"/>
    <w:rsid w:val="00E058EC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0E93"/>
    <w:rsid w:val="00E1111C"/>
    <w:rsid w:val="00E11915"/>
    <w:rsid w:val="00E11BF2"/>
    <w:rsid w:val="00E120BD"/>
    <w:rsid w:val="00E1240D"/>
    <w:rsid w:val="00E12580"/>
    <w:rsid w:val="00E12839"/>
    <w:rsid w:val="00E12BBF"/>
    <w:rsid w:val="00E131A2"/>
    <w:rsid w:val="00E1343B"/>
    <w:rsid w:val="00E1391E"/>
    <w:rsid w:val="00E14238"/>
    <w:rsid w:val="00E1490B"/>
    <w:rsid w:val="00E1490D"/>
    <w:rsid w:val="00E151E3"/>
    <w:rsid w:val="00E151EF"/>
    <w:rsid w:val="00E151FF"/>
    <w:rsid w:val="00E152AD"/>
    <w:rsid w:val="00E155AB"/>
    <w:rsid w:val="00E15CE1"/>
    <w:rsid w:val="00E15F27"/>
    <w:rsid w:val="00E162DD"/>
    <w:rsid w:val="00E16926"/>
    <w:rsid w:val="00E174D0"/>
    <w:rsid w:val="00E1753E"/>
    <w:rsid w:val="00E17EF1"/>
    <w:rsid w:val="00E20108"/>
    <w:rsid w:val="00E20367"/>
    <w:rsid w:val="00E20568"/>
    <w:rsid w:val="00E207F3"/>
    <w:rsid w:val="00E2080C"/>
    <w:rsid w:val="00E21B5F"/>
    <w:rsid w:val="00E21BD8"/>
    <w:rsid w:val="00E21DAC"/>
    <w:rsid w:val="00E21DC7"/>
    <w:rsid w:val="00E21E6C"/>
    <w:rsid w:val="00E21F3F"/>
    <w:rsid w:val="00E22401"/>
    <w:rsid w:val="00E226A7"/>
    <w:rsid w:val="00E227C9"/>
    <w:rsid w:val="00E228A3"/>
    <w:rsid w:val="00E22DAD"/>
    <w:rsid w:val="00E22E16"/>
    <w:rsid w:val="00E23A79"/>
    <w:rsid w:val="00E23EEC"/>
    <w:rsid w:val="00E23F3C"/>
    <w:rsid w:val="00E240E4"/>
    <w:rsid w:val="00E2435C"/>
    <w:rsid w:val="00E243FC"/>
    <w:rsid w:val="00E24497"/>
    <w:rsid w:val="00E24624"/>
    <w:rsid w:val="00E24E35"/>
    <w:rsid w:val="00E24F43"/>
    <w:rsid w:val="00E254F9"/>
    <w:rsid w:val="00E25F30"/>
    <w:rsid w:val="00E26924"/>
    <w:rsid w:val="00E26B34"/>
    <w:rsid w:val="00E26C28"/>
    <w:rsid w:val="00E26E2E"/>
    <w:rsid w:val="00E27444"/>
    <w:rsid w:val="00E27521"/>
    <w:rsid w:val="00E2764A"/>
    <w:rsid w:val="00E279C3"/>
    <w:rsid w:val="00E27EF2"/>
    <w:rsid w:val="00E300D2"/>
    <w:rsid w:val="00E304B3"/>
    <w:rsid w:val="00E3055E"/>
    <w:rsid w:val="00E306A3"/>
    <w:rsid w:val="00E30B44"/>
    <w:rsid w:val="00E30C6B"/>
    <w:rsid w:val="00E31164"/>
    <w:rsid w:val="00E31353"/>
    <w:rsid w:val="00E31956"/>
    <w:rsid w:val="00E31B2D"/>
    <w:rsid w:val="00E31D4B"/>
    <w:rsid w:val="00E320C5"/>
    <w:rsid w:val="00E322C7"/>
    <w:rsid w:val="00E327B9"/>
    <w:rsid w:val="00E327C1"/>
    <w:rsid w:val="00E32E8B"/>
    <w:rsid w:val="00E33079"/>
    <w:rsid w:val="00E33142"/>
    <w:rsid w:val="00E338F4"/>
    <w:rsid w:val="00E33B0E"/>
    <w:rsid w:val="00E33BF4"/>
    <w:rsid w:val="00E33FFC"/>
    <w:rsid w:val="00E342DF"/>
    <w:rsid w:val="00E3478B"/>
    <w:rsid w:val="00E34A61"/>
    <w:rsid w:val="00E34A7B"/>
    <w:rsid w:val="00E34A89"/>
    <w:rsid w:val="00E35563"/>
    <w:rsid w:val="00E3566C"/>
    <w:rsid w:val="00E363D3"/>
    <w:rsid w:val="00E3645E"/>
    <w:rsid w:val="00E36578"/>
    <w:rsid w:val="00E36CBF"/>
    <w:rsid w:val="00E3716C"/>
    <w:rsid w:val="00E3765B"/>
    <w:rsid w:val="00E376AF"/>
    <w:rsid w:val="00E37857"/>
    <w:rsid w:val="00E37B07"/>
    <w:rsid w:val="00E37E08"/>
    <w:rsid w:val="00E411E7"/>
    <w:rsid w:val="00E41435"/>
    <w:rsid w:val="00E41688"/>
    <w:rsid w:val="00E418AE"/>
    <w:rsid w:val="00E41D17"/>
    <w:rsid w:val="00E41D51"/>
    <w:rsid w:val="00E426CC"/>
    <w:rsid w:val="00E42AC0"/>
    <w:rsid w:val="00E436F5"/>
    <w:rsid w:val="00E4389F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7481"/>
    <w:rsid w:val="00E478EE"/>
    <w:rsid w:val="00E504C4"/>
    <w:rsid w:val="00E5091B"/>
    <w:rsid w:val="00E5096B"/>
    <w:rsid w:val="00E50AC4"/>
    <w:rsid w:val="00E50D6B"/>
    <w:rsid w:val="00E50FDF"/>
    <w:rsid w:val="00E5117F"/>
    <w:rsid w:val="00E512DD"/>
    <w:rsid w:val="00E51951"/>
    <w:rsid w:val="00E51AC5"/>
    <w:rsid w:val="00E51AC8"/>
    <w:rsid w:val="00E51ACD"/>
    <w:rsid w:val="00E51CA5"/>
    <w:rsid w:val="00E521C6"/>
    <w:rsid w:val="00E5274C"/>
    <w:rsid w:val="00E52843"/>
    <w:rsid w:val="00E52EFB"/>
    <w:rsid w:val="00E531C2"/>
    <w:rsid w:val="00E5409F"/>
    <w:rsid w:val="00E54842"/>
    <w:rsid w:val="00E5566A"/>
    <w:rsid w:val="00E55783"/>
    <w:rsid w:val="00E55DC1"/>
    <w:rsid w:val="00E55E5B"/>
    <w:rsid w:val="00E56934"/>
    <w:rsid w:val="00E5739A"/>
    <w:rsid w:val="00E5760B"/>
    <w:rsid w:val="00E57B87"/>
    <w:rsid w:val="00E57CAB"/>
    <w:rsid w:val="00E57EED"/>
    <w:rsid w:val="00E600A3"/>
    <w:rsid w:val="00E60148"/>
    <w:rsid w:val="00E60224"/>
    <w:rsid w:val="00E602FE"/>
    <w:rsid w:val="00E60DEA"/>
    <w:rsid w:val="00E61064"/>
    <w:rsid w:val="00E615AE"/>
    <w:rsid w:val="00E617FA"/>
    <w:rsid w:val="00E6190F"/>
    <w:rsid w:val="00E619ED"/>
    <w:rsid w:val="00E61DE9"/>
    <w:rsid w:val="00E62696"/>
    <w:rsid w:val="00E626A1"/>
    <w:rsid w:val="00E62898"/>
    <w:rsid w:val="00E62A37"/>
    <w:rsid w:val="00E62AC5"/>
    <w:rsid w:val="00E62DFB"/>
    <w:rsid w:val="00E62E16"/>
    <w:rsid w:val="00E63267"/>
    <w:rsid w:val="00E6385E"/>
    <w:rsid w:val="00E639B6"/>
    <w:rsid w:val="00E63DF3"/>
    <w:rsid w:val="00E63EC2"/>
    <w:rsid w:val="00E64578"/>
    <w:rsid w:val="00E6462C"/>
    <w:rsid w:val="00E646B3"/>
    <w:rsid w:val="00E646D1"/>
    <w:rsid w:val="00E64C7C"/>
    <w:rsid w:val="00E64DBC"/>
    <w:rsid w:val="00E65670"/>
    <w:rsid w:val="00E65890"/>
    <w:rsid w:val="00E65ACE"/>
    <w:rsid w:val="00E65BFC"/>
    <w:rsid w:val="00E65D74"/>
    <w:rsid w:val="00E65DA8"/>
    <w:rsid w:val="00E65ED4"/>
    <w:rsid w:val="00E66003"/>
    <w:rsid w:val="00E661AE"/>
    <w:rsid w:val="00E661B8"/>
    <w:rsid w:val="00E6621B"/>
    <w:rsid w:val="00E66767"/>
    <w:rsid w:val="00E667F8"/>
    <w:rsid w:val="00E675E2"/>
    <w:rsid w:val="00E67738"/>
    <w:rsid w:val="00E67B73"/>
    <w:rsid w:val="00E67E3A"/>
    <w:rsid w:val="00E70413"/>
    <w:rsid w:val="00E70433"/>
    <w:rsid w:val="00E704F4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57B"/>
    <w:rsid w:val="00E747D3"/>
    <w:rsid w:val="00E74B50"/>
    <w:rsid w:val="00E74CF6"/>
    <w:rsid w:val="00E751E2"/>
    <w:rsid w:val="00E75220"/>
    <w:rsid w:val="00E7550B"/>
    <w:rsid w:val="00E7569F"/>
    <w:rsid w:val="00E756E8"/>
    <w:rsid w:val="00E75BA5"/>
    <w:rsid w:val="00E75FA2"/>
    <w:rsid w:val="00E764F6"/>
    <w:rsid w:val="00E7735A"/>
    <w:rsid w:val="00E773C8"/>
    <w:rsid w:val="00E77ADF"/>
    <w:rsid w:val="00E77B9B"/>
    <w:rsid w:val="00E77D45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768"/>
    <w:rsid w:val="00E829BD"/>
    <w:rsid w:val="00E82B0B"/>
    <w:rsid w:val="00E83699"/>
    <w:rsid w:val="00E8393B"/>
    <w:rsid w:val="00E83FE3"/>
    <w:rsid w:val="00E84581"/>
    <w:rsid w:val="00E845EA"/>
    <w:rsid w:val="00E847B7"/>
    <w:rsid w:val="00E847DB"/>
    <w:rsid w:val="00E84916"/>
    <w:rsid w:val="00E854E6"/>
    <w:rsid w:val="00E85585"/>
    <w:rsid w:val="00E85C12"/>
    <w:rsid w:val="00E861FC"/>
    <w:rsid w:val="00E86353"/>
    <w:rsid w:val="00E86963"/>
    <w:rsid w:val="00E86976"/>
    <w:rsid w:val="00E86E6E"/>
    <w:rsid w:val="00E87068"/>
    <w:rsid w:val="00E8749C"/>
    <w:rsid w:val="00E87A07"/>
    <w:rsid w:val="00E87BD6"/>
    <w:rsid w:val="00E87C39"/>
    <w:rsid w:val="00E87E5B"/>
    <w:rsid w:val="00E90867"/>
    <w:rsid w:val="00E909FD"/>
    <w:rsid w:val="00E90B3E"/>
    <w:rsid w:val="00E90C7C"/>
    <w:rsid w:val="00E913CA"/>
    <w:rsid w:val="00E9162B"/>
    <w:rsid w:val="00E9165B"/>
    <w:rsid w:val="00E91769"/>
    <w:rsid w:val="00E917F4"/>
    <w:rsid w:val="00E9187D"/>
    <w:rsid w:val="00E9189E"/>
    <w:rsid w:val="00E91C1E"/>
    <w:rsid w:val="00E924BD"/>
    <w:rsid w:val="00E92864"/>
    <w:rsid w:val="00E92B31"/>
    <w:rsid w:val="00E9316F"/>
    <w:rsid w:val="00E936EC"/>
    <w:rsid w:val="00E938D1"/>
    <w:rsid w:val="00E938EA"/>
    <w:rsid w:val="00E938F6"/>
    <w:rsid w:val="00E93A26"/>
    <w:rsid w:val="00E93C7B"/>
    <w:rsid w:val="00E93D2F"/>
    <w:rsid w:val="00E93FEE"/>
    <w:rsid w:val="00E94685"/>
    <w:rsid w:val="00E94872"/>
    <w:rsid w:val="00E95728"/>
    <w:rsid w:val="00E95806"/>
    <w:rsid w:val="00E95B22"/>
    <w:rsid w:val="00E95B8C"/>
    <w:rsid w:val="00E96124"/>
    <w:rsid w:val="00E96458"/>
    <w:rsid w:val="00E967D5"/>
    <w:rsid w:val="00E96801"/>
    <w:rsid w:val="00E96813"/>
    <w:rsid w:val="00E968D9"/>
    <w:rsid w:val="00E96B32"/>
    <w:rsid w:val="00E96C57"/>
    <w:rsid w:val="00E97261"/>
    <w:rsid w:val="00E9727D"/>
    <w:rsid w:val="00E97484"/>
    <w:rsid w:val="00E97649"/>
    <w:rsid w:val="00E97865"/>
    <w:rsid w:val="00E97C02"/>
    <w:rsid w:val="00E97EFF"/>
    <w:rsid w:val="00E97F7D"/>
    <w:rsid w:val="00EA00CE"/>
    <w:rsid w:val="00EA030D"/>
    <w:rsid w:val="00EA03CB"/>
    <w:rsid w:val="00EA053D"/>
    <w:rsid w:val="00EA0722"/>
    <w:rsid w:val="00EA0948"/>
    <w:rsid w:val="00EA0983"/>
    <w:rsid w:val="00EA0B26"/>
    <w:rsid w:val="00EA0C4C"/>
    <w:rsid w:val="00EA0D93"/>
    <w:rsid w:val="00EA0F99"/>
    <w:rsid w:val="00EA1304"/>
    <w:rsid w:val="00EA1707"/>
    <w:rsid w:val="00EA191D"/>
    <w:rsid w:val="00EA1B92"/>
    <w:rsid w:val="00EA217A"/>
    <w:rsid w:val="00EA223E"/>
    <w:rsid w:val="00EA2536"/>
    <w:rsid w:val="00EA27B8"/>
    <w:rsid w:val="00EA2B14"/>
    <w:rsid w:val="00EA2E47"/>
    <w:rsid w:val="00EA2FA4"/>
    <w:rsid w:val="00EA3094"/>
    <w:rsid w:val="00EA32BD"/>
    <w:rsid w:val="00EA34A8"/>
    <w:rsid w:val="00EA3E64"/>
    <w:rsid w:val="00EA4013"/>
    <w:rsid w:val="00EA41E8"/>
    <w:rsid w:val="00EA42B4"/>
    <w:rsid w:val="00EA42F2"/>
    <w:rsid w:val="00EA4433"/>
    <w:rsid w:val="00EA44AC"/>
    <w:rsid w:val="00EA4ADB"/>
    <w:rsid w:val="00EA4B5F"/>
    <w:rsid w:val="00EA4D37"/>
    <w:rsid w:val="00EA50C6"/>
    <w:rsid w:val="00EA533F"/>
    <w:rsid w:val="00EA53D5"/>
    <w:rsid w:val="00EA571A"/>
    <w:rsid w:val="00EA57E3"/>
    <w:rsid w:val="00EA593F"/>
    <w:rsid w:val="00EA59F8"/>
    <w:rsid w:val="00EA5A89"/>
    <w:rsid w:val="00EA5CFE"/>
    <w:rsid w:val="00EA60C3"/>
    <w:rsid w:val="00EA657B"/>
    <w:rsid w:val="00EA686E"/>
    <w:rsid w:val="00EA69E9"/>
    <w:rsid w:val="00EA6D9D"/>
    <w:rsid w:val="00EA7912"/>
    <w:rsid w:val="00EA79D9"/>
    <w:rsid w:val="00EA7D20"/>
    <w:rsid w:val="00EB08C6"/>
    <w:rsid w:val="00EB0E21"/>
    <w:rsid w:val="00EB1728"/>
    <w:rsid w:val="00EB17F4"/>
    <w:rsid w:val="00EB1E18"/>
    <w:rsid w:val="00EB24BB"/>
    <w:rsid w:val="00EB2641"/>
    <w:rsid w:val="00EB266D"/>
    <w:rsid w:val="00EB2804"/>
    <w:rsid w:val="00EB2AB1"/>
    <w:rsid w:val="00EB2D2A"/>
    <w:rsid w:val="00EB2F1D"/>
    <w:rsid w:val="00EB34F9"/>
    <w:rsid w:val="00EB3531"/>
    <w:rsid w:val="00EB3AC7"/>
    <w:rsid w:val="00EB3B10"/>
    <w:rsid w:val="00EB3EE9"/>
    <w:rsid w:val="00EB3F38"/>
    <w:rsid w:val="00EB4828"/>
    <w:rsid w:val="00EB4AE6"/>
    <w:rsid w:val="00EB4D31"/>
    <w:rsid w:val="00EB52A2"/>
    <w:rsid w:val="00EB55A9"/>
    <w:rsid w:val="00EB5A2C"/>
    <w:rsid w:val="00EB5AFA"/>
    <w:rsid w:val="00EB60B3"/>
    <w:rsid w:val="00EB64CB"/>
    <w:rsid w:val="00EB683F"/>
    <w:rsid w:val="00EB6881"/>
    <w:rsid w:val="00EB6F68"/>
    <w:rsid w:val="00EB71BB"/>
    <w:rsid w:val="00EB71BF"/>
    <w:rsid w:val="00EB74CC"/>
    <w:rsid w:val="00EB7816"/>
    <w:rsid w:val="00EC03B7"/>
    <w:rsid w:val="00EC09B5"/>
    <w:rsid w:val="00EC0A2C"/>
    <w:rsid w:val="00EC0A82"/>
    <w:rsid w:val="00EC1694"/>
    <w:rsid w:val="00EC1DB8"/>
    <w:rsid w:val="00EC1FF1"/>
    <w:rsid w:val="00EC2666"/>
    <w:rsid w:val="00EC2863"/>
    <w:rsid w:val="00EC2977"/>
    <w:rsid w:val="00EC2D83"/>
    <w:rsid w:val="00EC2E8F"/>
    <w:rsid w:val="00EC2FE2"/>
    <w:rsid w:val="00EC3103"/>
    <w:rsid w:val="00EC3235"/>
    <w:rsid w:val="00EC32F5"/>
    <w:rsid w:val="00EC3521"/>
    <w:rsid w:val="00EC376F"/>
    <w:rsid w:val="00EC3AF1"/>
    <w:rsid w:val="00EC3D95"/>
    <w:rsid w:val="00EC4665"/>
    <w:rsid w:val="00EC4BCE"/>
    <w:rsid w:val="00EC56DD"/>
    <w:rsid w:val="00EC59C9"/>
    <w:rsid w:val="00EC6250"/>
    <w:rsid w:val="00EC637C"/>
    <w:rsid w:val="00EC63E1"/>
    <w:rsid w:val="00EC6706"/>
    <w:rsid w:val="00EC6F0C"/>
    <w:rsid w:val="00EC7A47"/>
    <w:rsid w:val="00ED006A"/>
    <w:rsid w:val="00ED0173"/>
    <w:rsid w:val="00ED035D"/>
    <w:rsid w:val="00ED089A"/>
    <w:rsid w:val="00ED1159"/>
    <w:rsid w:val="00ED163B"/>
    <w:rsid w:val="00ED1A99"/>
    <w:rsid w:val="00ED235C"/>
    <w:rsid w:val="00ED2802"/>
    <w:rsid w:val="00ED2C3E"/>
    <w:rsid w:val="00ED30A6"/>
    <w:rsid w:val="00ED32C6"/>
    <w:rsid w:val="00ED40A3"/>
    <w:rsid w:val="00ED41D7"/>
    <w:rsid w:val="00ED420A"/>
    <w:rsid w:val="00ED44A6"/>
    <w:rsid w:val="00ED49C8"/>
    <w:rsid w:val="00ED4C42"/>
    <w:rsid w:val="00ED4CDA"/>
    <w:rsid w:val="00ED5352"/>
    <w:rsid w:val="00ED5A90"/>
    <w:rsid w:val="00ED5BD2"/>
    <w:rsid w:val="00ED63F6"/>
    <w:rsid w:val="00ED684F"/>
    <w:rsid w:val="00ED6991"/>
    <w:rsid w:val="00ED734B"/>
    <w:rsid w:val="00ED734D"/>
    <w:rsid w:val="00ED743B"/>
    <w:rsid w:val="00ED74B2"/>
    <w:rsid w:val="00ED7612"/>
    <w:rsid w:val="00ED7A78"/>
    <w:rsid w:val="00ED7C86"/>
    <w:rsid w:val="00ED7D31"/>
    <w:rsid w:val="00ED7DA3"/>
    <w:rsid w:val="00ED7DD4"/>
    <w:rsid w:val="00ED7DEE"/>
    <w:rsid w:val="00ED7F3A"/>
    <w:rsid w:val="00EE084E"/>
    <w:rsid w:val="00EE0BE4"/>
    <w:rsid w:val="00EE0C16"/>
    <w:rsid w:val="00EE1320"/>
    <w:rsid w:val="00EE1493"/>
    <w:rsid w:val="00EE1557"/>
    <w:rsid w:val="00EE15B2"/>
    <w:rsid w:val="00EE1E66"/>
    <w:rsid w:val="00EE1E71"/>
    <w:rsid w:val="00EE22F9"/>
    <w:rsid w:val="00EE246C"/>
    <w:rsid w:val="00EE246D"/>
    <w:rsid w:val="00EE25F2"/>
    <w:rsid w:val="00EE277B"/>
    <w:rsid w:val="00EE2A91"/>
    <w:rsid w:val="00EE2EFF"/>
    <w:rsid w:val="00EE2F19"/>
    <w:rsid w:val="00EE3027"/>
    <w:rsid w:val="00EE3574"/>
    <w:rsid w:val="00EE3875"/>
    <w:rsid w:val="00EE3C17"/>
    <w:rsid w:val="00EE4058"/>
    <w:rsid w:val="00EE4313"/>
    <w:rsid w:val="00EE455F"/>
    <w:rsid w:val="00EE4BF1"/>
    <w:rsid w:val="00EE4CDF"/>
    <w:rsid w:val="00EE4EE6"/>
    <w:rsid w:val="00EE4F1E"/>
    <w:rsid w:val="00EE5231"/>
    <w:rsid w:val="00EE5805"/>
    <w:rsid w:val="00EE5AA1"/>
    <w:rsid w:val="00EE5DD1"/>
    <w:rsid w:val="00EE60A1"/>
    <w:rsid w:val="00EE652A"/>
    <w:rsid w:val="00EE65E6"/>
    <w:rsid w:val="00EE66D4"/>
    <w:rsid w:val="00EE68B6"/>
    <w:rsid w:val="00EE6B6E"/>
    <w:rsid w:val="00EE6E12"/>
    <w:rsid w:val="00EE71C7"/>
    <w:rsid w:val="00EE742B"/>
    <w:rsid w:val="00EE78EC"/>
    <w:rsid w:val="00EE79B7"/>
    <w:rsid w:val="00EE7A4F"/>
    <w:rsid w:val="00EE7DF4"/>
    <w:rsid w:val="00EE7EAD"/>
    <w:rsid w:val="00EE7FBD"/>
    <w:rsid w:val="00EF029A"/>
    <w:rsid w:val="00EF03CB"/>
    <w:rsid w:val="00EF06C8"/>
    <w:rsid w:val="00EF0743"/>
    <w:rsid w:val="00EF076C"/>
    <w:rsid w:val="00EF0C9D"/>
    <w:rsid w:val="00EF0D80"/>
    <w:rsid w:val="00EF11E1"/>
    <w:rsid w:val="00EF12DD"/>
    <w:rsid w:val="00EF17D4"/>
    <w:rsid w:val="00EF1900"/>
    <w:rsid w:val="00EF1B8D"/>
    <w:rsid w:val="00EF22F3"/>
    <w:rsid w:val="00EF23EE"/>
    <w:rsid w:val="00EF2694"/>
    <w:rsid w:val="00EF298C"/>
    <w:rsid w:val="00EF2A01"/>
    <w:rsid w:val="00EF2C13"/>
    <w:rsid w:val="00EF2F93"/>
    <w:rsid w:val="00EF3109"/>
    <w:rsid w:val="00EF35A0"/>
    <w:rsid w:val="00EF36B2"/>
    <w:rsid w:val="00EF3813"/>
    <w:rsid w:val="00EF3F70"/>
    <w:rsid w:val="00EF42D5"/>
    <w:rsid w:val="00EF4495"/>
    <w:rsid w:val="00EF4A2B"/>
    <w:rsid w:val="00EF4DD2"/>
    <w:rsid w:val="00EF505A"/>
    <w:rsid w:val="00EF51B9"/>
    <w:rsid w:val="00EF5249"/>
    <w:rsid w:val="00EF56A8"/>
    <w:rsid w:val="00EF5801"/>
    <w:rsid w:val="00EF58AA"/>
    <w:rsid w:val="00EF610F"/>
    <w:rsid w:val="00EF618F"/>
    <w:rsid w:val="00EF6A3A"/>
    <w:rsid w:val="00EF6EB8"/>
    <w:rsid w:val="00EF7025"/>
    <w:rsid w:val="00EF735C"/>
    <w:rsid w:val="00EF753D"/>
    <w:rsid w:val="00EF7E34"/>
    <w:rsid w:val="00EF7FB0"/>
    <w:rsid w:val="00F00AF7"/>
    <w:rsid w:val="00F00D3D"/>
    <w:rsid w:val="00F00DBD"/>
    <w:rsid w:val="00F00FF5"/>
    <w:rsid w:val="00F01015"/>
    <w:rsid w:val="00F013B9"/>
    <w:rsid w:val="00F01941"/>
    <w:rsid w:val="00F01EC6"/>
    <w:rsid w:val="00F020E9"/>
    <w:rsid w:val="00F0233B"/>
    <w:rsid w:val="00F027FC"/>
    <w:rsid w:val="00F02848"/>
    <w:rsid w:val="00F03124"/>
    <w:rsid w:val="00F03162"/>
    <w:rsid w:val="00F03319"/>
    <w:rsid w:val="00F03DC8"/>
    <w:rsid w:val="00F042BD"/>
    <w:rsid w:val="00F0437E"/>
    <w:rsid w:val="00F044D9"/>
    <w:rsid w:val="00F044DC"/>
    <w:rsid w:val="00F045AA"/>
    <w:rsid w:val="00F0481E"/>
    <w:rsid w:val="00F04DF1"/>
    <w:rsid w:val="00F04E85"/>
    <w:rsid w:val="00F0553E"/>
    <w:rsid w:val="00F05559"/>
    <w:rsid w:val="00F058E6"/>
    <w:rsid w:val="00F05AC1"/>
    <w:rsid w:val="00F05F3D"/>
    <w:rsid w:val="00F0602C"/>
    <w:rsid w:val="00F067C7"/>
    <w:rsid w:val="00F06A17"/>
    <w:rsid w:val="00F06BCC"/>
    <w:rsid w:val="00F06C5F"/>
    <w:rsid w:val="00F06D26"/>
    <w:rsid w:val="00F0729E"/>
    <w:rsid w:val="00F075AC"/>
    <w:rsid w:val="00F07F94"/>
    <w:rsid w:val="00F1032C"/>
    <w:rsid w:val="00F10547"/>
    <w:rsid w:val="00F10608"/>
    <w:rsid w:val="00F10846"/>
    <w:rsid w:val="00F10931"/>
    <w:rsid w:val="00F1138F"/>
    <w:rsid w:val="00F114A3"/>
    <w:rsid w:val="00F114AA"/>
    <w:rsid w:val="00F116DB"/>
    <w:rsid w:val="00F11921"/>
    <w:rsid w:val="00F11C83"/>
    <w:rsid w:val="00F11FEA"/>
    <w:rsid w:val="00F1200D"/>
    <w:rsid w:val="00F1201E"/>
    <w:rsid w:val="00F123C4"/>
    <w:rsid w:val="00F1259E"/>
    <w:rsid w:val="00F12A46"/>
    <w:rsid w:val="00F131E5"/>
    <w:rsid w:val="00F135C9"/>
    <w:rsid w:val="00F13C8F"/>
    <w:rsid w:val="00F13F51"/>
    <w:rsid w:val="00F14362"/>
    <w:rsid w:val="00F14757"/>
    <w:rsid w:val="00F147DB"/>
    <w:rsid w:val="00F149CF"/>
    <w:rsid w:val="00F152A9"/>
    <w:rsid w:val="00F15451"/>
    <w:rsid w:val="00F15D04"/>
    <w:rsid w:val="00F16418"/>
    <w:rsid w:val="00F164C0"/>
    <w:rsid w:val="00F16581"/>
    <w:rsid w:val="00F1666A"/>
    <w:rsid w:val="00F1687B"/>
    <w:rsid w:val="00F168DD"/>
    <w:rsid w:val="00F16902"/>
    <w:rsid w:val="00F16969"/>
    <w:rsid w:val="00F16A28"/>
    <w:rsid w:val="00F16A4A"/>
    <w:rsid w:val="00F16FEF"/>
    <w:rsid w:val="00F17012"/>
    <w:rsid w:val="00F171EB"/>
    <w:rsid w:val="00F1759B"/>
    <w:rsid w:val="00F175AF"/>
    <w:rsid w:val="00F2000C"/>
    <w:rsid w:val="00F202FA"/>
    <w:rsid w:val="00F209D1"/>
    <w:rsid w:val="00F20A4B"/>
    <w:rsid w:val="00F20B0B"/>
    <w:rsid w:val="00F20B3F"/>
    <w:rsid w:val="00F20BC3"/>
    <w:rsid w:val="00F20BF8"/>
    <w:rsid w:val="00F2156D"/>
    <w:rsid w:val="00F216CE"/>
    <w:rsid w:val="00F21922"/>
    <w:rsid w:val="00F21A32"/>
    <w:rsid w:val="00F21D69"/>
    <w:rsid w:val="00F222C8"/>
    <w:rsid w:val="00F22533"/>
    <w:rsid w:val="00F22BCD"/>
    <w:rsid w:val="00F22D97"/>
    <w:rsid w:val="00F22F62"/>
    <w:rsid w:val="00F230EF"/>
    <w:rsid w:val="00F2327A"/>
    <w:rsid w:val="00F2384F"/>
    <w:rsid w:val="00F2395F"/>
    <w:rsid w:val="00F239CD"/>
    <w:rsid w:val="00F23B5F"/>
    <w:rsid w:val="00F23EC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684C"/>
    <w:rsid w:val="00F271B6"/>
    <w:rsid w:val="00F27340"/>
    <w:rsid w:val="00F27915"/>
    <w:rsid w:val="00F27DE6"/>
    <w:rsid w:val="00F27E79"/>
    <w:rsid w:val="00F301F2"/>
    <w:rsid w:val="00F3042F"/>
    <w:rsid w:val="00F30498"/>
    <w:rsid w:val="00F30E53"/>
    <w:rsid w:val="00F30EB7"/>
    <w:rsid w:val="00F30FB1"/>
    <w:rsid w:val="00F310A0"/>
    <w:rsid w:val="00F310BF"/>
    <w:rsid w:val="00F3163F"/>
    <w:rsid w:val="00F31F56"/>
    <w:rsid w:val="00F32038"/>
    <w:rsid w:val="00F32139"/>
    <w:rsid w:val="00F32442"/>
    <w:rsid w:val="00F3256C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4476"/>
    <w:rsid w:val="00F34C0E"/>
    <w:rsid w:val="00F34D7F"/>
    <w:rsid w:val="00F35726"/>
    <w:rsid w:val="00F35F4B"/>
    <w:rsid w:val="00F35F84"/>
    <w:rsid w:val="00F3604A"/>
    <w:rsid w:val="00F3632A"/>
    <w:rsid w:val="00F3675B"/>
    <w:rsid w:val="00F36A98"/>
    <w:rsid w:val="00F36E49"/>
    <w:rsid w:val="00F3723B"/>
    <w:rsid w:val="00F37398"/>
    <w:rsid w:val="00F3763D"/>
    <w:rsid w:val="00F37C53"/>
    <w:rsid w:val="00F37E86"/>
    <w:rsid w:val="00F40165"/>
    <w:rsid w:val="00F4028F"/>
    <w:rsid w:val="00F40378"/>
    <w:rsid w:val="00F40478"/>
    <w:rsid w:val="00F40801"/>
    <w:rsid w:val="00F40931"/>
    <w:rsid w:val="00F40D46"/>
    <w:rsid w:val="00F40F24"/>
    <w:rsid w:val="00F41331"/>
    <w:rsid w:val="00F41361"/>
    <w:rsid w:val="00F41D2F"/>
    <w:rsid w:val="00F4206B"/>
    <w:rsid w:val="00F421C5"/>
    <w:rsid w:val="00F427BA"/>
    <w:rsid w:val="00F42878"/>
    <w:rsid w:val="00F42A94"/>
    <w:rsid w:val="00F42B71"/>
    <w:rsid w:val="00F42DA3"/>
    <w:rsid w:val="00F431DE"/>
    <w:rsid w:val="00F43615"/>
    <w:rsid w:val="00F4386D"/>
    <w:rsid w:val="00F439FE"/>
    <w:rsid w:val="00F43BEC"/>
    <w:rsid w:val="00F43BF4"/>
    <w:rsid w:val="00F43F72"/>
    <w:rsid w:val="00F441BA"/>
    <w:rsid w:val="00F44C35"/>
    <w:rsid w:val="00F44DA4"/>
    <w:rsid w:val="00F44EA0"/>
    <w:rsid w:val="00F452F0"/>
    <w:rsid w:val="00F46271"/>
    <w:rsid w:val="00F4664B"/>
    <w:rsid w:val="00F47349"/>
    <w:rsid w:val="00F47592"/>
    <w:rsid w:val="00F47621"/>
    <w:rsid w:val="00F476D6"/>
    <w:rsid w:val="00F47DF8"/>
    <w:rsid w:val="00F47E42"/>
    <w:rsid w:val="00F47F0F"/>
    <w:rsid w:val="00F512FD"/>
    <w:rsid w:val="00F5148A"/>
    <w:rsid w:val="00F51585"/>
    <w:rsid w:val="00F517AA"/>
    <w:rsid w:val="00F51B26"/>
    <w:rsid w:val="00F51DA5"/>
    <w:rsid w:val="00F51E62"/>
    <w:rsid w:val="00F52346"/>
    <w:rsid w:val="00F524C5"/>
    <w:rsid w:val="00F525F5"/>
    <w:rsid w:val="00F52A12"/>
    <w:rsid w:val="00F52D73"/>
    <w:rsid w:val="00F53CD0"/>
    <w:rsid w:val="00F53CD2"/>
    <w:rsid w:val="00F5431E"/>
    <w:rsid w:val="00F5498C"/>
    <w:rsid w:val="00F55196"/>
    <w:rsid w:val="00F55341"/>
    <w:rsid w:val="00F5543C"/>
    <w:rsid w:val="00F55590"/>
    <w:rsid w:val="00F558E9"/>
    <w:rsid w:val="00F5593B"/>
    <w:rsid w:val="00F55EA4"/>
    <w:rsid w:val="00F561CE"/>
    <w:rsid w:val="00F5634B"/>
    <w:rsid w:val="00F56960"/>
    <w:rsid w:val="00F57248"/>
    <w:rsid w:val="00F57E43"/>
    <w:rsid w:val="00F604FA"/>
    <w:rsid w:val="00F605AC"/>
    <w:rsid w:val="00F60D9E"/>
    <w:rsid w:val="00F6100B"/>
    <w:rsid w:val="00F61217"/>
    <w:rsid w:val="00F614CE"/>
    <w:rsid w:val="00F61551"/>
    <w:rsid w:val="00F6168A"/>
    <w:rsid w:val="00F61BEF"/>
    <w:rsid w:val="00F6209D"/>
    <w:rsid w:val="00F621CA"/>
    <w:rsid w:val="00F6233C"/>
    <w:rsid w:val="00F6245E"/>
    <w:rsid w:val="00F625FD"/>
    <w:rsid w:val="00F62C4D"/>
    <w:rsid w:val="00F62D40"/>
    <w:rsid w:val="00F632C3"/>
    <w:rsid w:val="00F63EA1"/>
    <w:rsid w:val="00F63FA6"/>
    <w:rsid w:val="00F64429"/>
    <w:rsid w:val="00F644EE"/>
    <w:rsid w:val="00F64B78"/>
    <w:rsid w:val="00F64C33"/>
    <w:rsid w:val="00F64D3B"/>
    <w:rsid w:val="00F64DFB"/>
    <w:rsid w:val="00F64E38"/>
    <w:rsid w:val="00F64F12"/>
    <w:rsid w:val="00F65004"/>
    <w:rsid w:val="00F65351"/>
    <w:rsid w:val="00F65F91"/>
    <w:rsid w:val="00F6601E"/>
    <w:rsid w:val="00F6606A"/>
    <w:rsid w:val="00F66102"/>
    <w:rsid w:val="00F661D7"/>
    <w:rsid w:val="00F663F2"/>
    <w:rsid w:val="00F664E9"/>
    <w:rsid w:val="00F664EB"/>
    <w:rsid w:val="00F66564"/>
    <w:rsid w:val="00F66ACD"/>
    <w:rsid w:val="00F6733A"/>
    <w:rsid w:val="00F67720"/>
    <w:rsid w:val="00F67F46"/>
    <w:rsid w:val="00F70087"/>
    <w:rsid w:val="00F700DC"/>
    <w:rsid w:val="00F700E5"/>
    <w:rsid w:val="00F7127A"/>
    <w:rsid w:val="00F719D9"/>
    <w:rsid w:val="00F71AE4"/>
    <w:rsid w:val="00F71F24"/>
    <w:rsid w:val="00F723D5"/>
    <w:rsid w:val="00F7317A"/>
    <w:rsid w:val="00F733E1"/>
    <w:rsid w:val="00F7379A"/>
    <w:rsid w:val="00F73A63"/>
    <w:rsid w:val="00F74A33"/>
    <w:rsid w:val="00F75075"/>
    <w:rsid w:val="00F753E8"/>
    <w:rsid w:val="00F7560A"/>
    <w:rsid w:val="00F75971"/>
    <w:rsid w:val="00F75F67"/>
    <w:rsid w:val="00F7602F"/>
    <w:rsid w:val="00F760E5"/>
    <w:rsid w:val="00F764CF"/>
    <w:rsid w:val="00F7651B"/>
    <w:rsid w:val="00F770F1"/>
    <w:rsid w:val="00F7724A"/>
    <w:rsid w:val="00F77608"/>
    <w:rsid w:val="00F77855"/>
    <w:rsid w:val="00F80096"/>
    <w:rsid w:val="00F80529"/>
    <w:rsid w:val="00F81217"/>
    <w:rsid w:val="00F81280"/>
    <w:rsid w:val="00F81B1E"/>
    <w:rsid w:val="00F81CDB"/>
    <w:rsid w:val="00F81E28"/>
    <w:rsid w:val="00F82156"/>
    <w:rsid w:val="00F821A5"/>
    <w:rsid w:val="00F82542"/>
    <w:rsid w:val="00F82758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39D"/>
    <w:rsid w:val="00F8584B"/>
    <w:rsid w:val="00F85927"/>
    <w:rsid w:val="00F85AA2"/>
    <w:rsid w:val="00F861BA"/>
    <w:rsid w:val="00F862BE"/>
    <w:rsid w:val="00F86B14"/>
    <w:rsid w:val="00F86E91"/>
    <w:rsid w:val="00F86FA4"/>
    <w:rsid w:val="00F87494"/>
    <w:rsid w:val="00F87B4E"/>
    <w:rsid w:val="00F87BBE"/>
    <w:rsid w:val="00F87D3D"/>
    <w:rsid w:val="00F9016B"/>
    <w:rsid w:val="00F90429"/>
    <w:rsid w:val="00F9066D"/>
    <w:rsid w:val="00F907D9"/>
    <w:rsid w:val="00F90E10"/>
    <w:rsid w:val="00F91648"/>
    <w:rsid w:val="00F91721"/>
    <w:rsid w:val="00F9187D"/>
    <w:rsid w:val="00F91BB2"/>
    <w:rsid w:val="00F91BCF"/>
    <w:rsid w:val="00F91E6D"/>
    <w:rsid w:val="00F91F60"/>
    <w:rsid w:val="00F929F0"/>
    <w:rsid w:val="00F92D34"/>
    <w:rsid w:val="00F92EF6"/>
    <w:rsid w:val="00F932D0"/>
    <w:rsid w:val="00F932D8"/>
    <w:rsid w:val="00F93749"/>
    <w:rsid w:val="00F93EA0"/>
    <w:rsid w:val="00F94201"/>
    <w:rsid w:val="00F948BE"/>
    <w:rsid w:val="00F94912"/>
    <w:rsid w:val="00F94C1B"/>
    <w:rsid w:val="00F94E5D"/>
    <w:rsid w:val="00F952ED"/>
    <w:rsid w:val="00F95366"/>
    <w:rsid w:val="00F95383"/>
    <w:rsid w:val="00F95C83"/>
    <w:rsid w:val="00F961E7"/>
    <w:rsid w:val="00F964EB"/>
    <w:rsid w:val="00F96611"/>
    <w:rsid w:val="00F96C47"/>
    <w:rsid w:val="00F96CD9"/>
    <w:rsid w:val="00F96D56"/>
    <w:rsid w:val="00F96E32"/>
    <w:rsid w:val="00F96FE6"/>
    <w:rsid w:val="00F97146"/>
    <w:rsid w:val="00F971B6"/>
    <w:rsid w:val="00F97BEA"/>
    <w:rsid w:val="00F97D07"/>
    <w:rsid w:val="00F97DD8"/>
    <w:rsid w:val="00FA0533"/>
    <w:rsid w:val="00FA058C"/>
    <w:rsid w:val="00FA0996"/>
    <w:rsid w:val="00FA0CB2"/>
    <w:rsid w:val="00FA0EE8"/>
    <w:rsid w:val="00FA0F48"/>
    <w:rsid w:val="00FA0FFD"/>
    <w:rsid w:val="00FA14B1"/>
    <w:rsid w:val="00FA1897"/>
    <w:rsid w:val="00FA18D1"/>
    <w:rsid w:val="00FA1FB4"/>
    <w:rsid w:val="00FA2117"/>
    <w:rsid w:val="00FA21FD"/>
    <w:rsid w:val="00FA2383"/>
    <w:rsid w:val="00FA23B2"/>
    <w:rsid w:val="00FA31E7"/>
    <w:rsid w:val="00FA3867"/>
    <w:rsid w:val="00FA3FA2"/>
    <w:rsid w:val="00FA4058"/>
    <w:rsid w:val="00FA453C"/>
    <w:rsid w:val="00FA47D8"/>
    <w:rsid w:val="00FA4C6B"/>
    <w:rsid w:val="00FA4ED3"/>
    <w:rsid w:val="00FA5261"/>
    <w:rsid w:val="00FA5274"/>
    <w:rsid w:val="00FA55B0"/>
    <w:rsid w:val="00FA59BC"/>
    <w:rsid w:val="00FA5AC2"/>
    <w:rsid w:val="00FA5CA9"/>
    <w:rsid w:val="00FA5D75"/>
    <w:rsid w:val="00FA622E"/>
    <w:rsid w:val="00FA6884"/>
    <w:rsid w:val="00FA6983"/>
    <w:rsid w:val="00FA744A"/>
    <w:rsid w:val="00FA74ED"/>
    <w:rsid w:val="00FA76A6"/>
    <w:rsid w:val="00FA7704"/>
    <w:rsid w:val="00FA771D"/>
    <w:rsid w:val="00FA7D07"/>
    <w:rsid w:val="00FB0776"/>
    <w:rsid w:val="00FB0818"/>
    <w:rsid w:val="00FB133A"/>
    <w:rsid w:val="00FB15D1"/>
    <w:rsid w:val="00FB15E6"/>
    <w:rsid w:val="00FB1779"/>
    <w:rsid w:val="00FB1BE2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3E3F"/>
    <w:rsid w:val="00FB416A"/>
    <w:rsid w:val="00FB4189"/>
    <w:rsid w:val="00FB453C"/>
    <w:rsid w:val="00FB470F"/>
    <w:rsid w:val="00FB4D1F"/>
    <w:rsid w:val="00FB57EA"/>
    <w:rsid w:val="00FB5802"/>
    <w:rsid w:val="00FB5ADE"/>
    <w:rsid w:val="00FB6A8D"/>
    <w:rsid w:val="00FB6B6B"/>
    <w:rsid w:val="00FB6BD8"/>
    <w:rsid w:val="00FB6CC6"/>
    <w:rsid w:val="00FB734C"/>
    <w:rsid w:val="00FB7473"/>
    <w:rsid w:val="00FB7618"/>
    <w:rsid w:val="00FB7A2A"/>
    <w:rsid w:val="00FB7BD5"/>
    <w:rsid w:val="00FB7CDE"/>
    <w:rsid w:val="00FB7D4E"/>
    <w:rsid w:val="00FC0078"/>
    <w:rsid w:val="00FC0247"/>
    <w:rsid w:val="00FC0686"/>
    <w:rsid w:val="00FC0952"/>
    <w:rsid w:val="00FC0B98"/>
    <w:rsid w:val="00FC0CCB"/>
    <w:rsid w:val="00FC1392"/>
    <w:rsid w:val="00FC19A2"/>
    <w:rsid w:val="00FC1B97"/>
    <w:rsid w:val="00FC1D32"/>
    <w:rsid w:val="00FC2684"/>
    <w:rsid w:val="00FC3409"/>
    <w:rsid w:val="00FC38D4"/>
    <w:rsid w:val="00FC38F4"/>
    <w:rsid w:val="00FC3AD5"/>
    <w:rsid w:val="00FC3BAC"/>
    <w:rsid w:val="00FC3CA0"/>
    <w:rsid w:val="00FC3DDC"/>
    <w:rsid w:val="00FC3FFD"/>
    <w:rsid w:val="00FC4076"/>
    <w:rsid w:val="00FC4080"/>
    <w:rsid w:val="00FC4241"/>
    <w:rsid w:val="00FC4792"/>
    <w:rsid w:val="00FC4A4E"/>
    <w:rsid w:val="00FC4C2A"/>
    <w:rsid w:val="00FC5022"/>
    <w:rsid w:val="00FC598E"/>
    <w:rsid w:val="00FC599D"/>
    <w:rsid w:val="00FC5A7B"/>
    <w:rsid w:val="00FC5C46"/>
    <w:rsid w:val="00FC5CE1"/>
    <w:rsid w:val="00FC61C8"/>
    <w:rsid w:val="00FC626E"/>
    <w:rsid w:val="00FC684E"/>
    <w:rsid w:val="00FC70B9"/>
    <w:rsid w:val="00FC70FA"/>
    <w:rsid w:val="00FC755E"/>
    <w:rsid w:val="00FC771A"/>
    <w:rsid w:val="00FC7D55"/>
    <w:rsid w:val="00FD02D6"/>
    <w:rsid w:val="00FD059E"/>
    <w:rsid w:val="00FD070D"/>
    <w:rsid w:val="00FD073A"/>
    <w:rsid w:val="00FD08A2"/>
    <w:rsid w:val="00FD0CD1"/>
    <w:rsid w:val="00FD0EDD"/>
    <w:rsid w:val="00FD1260"/>
    <w:rsid w:val="00FD154E"/>
    <w:rsid w:val="00FD15F0"/>
    <w:rsid w:val="00FD1BFD"/>
    <w:rsid w:val="00FD1D53"/>
    <w:rsid w:val="00FD1EDB"/>
    <w:rsid w:val="00FD2052"/>
    <w:rsid w:val="00FD20B6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8C4"/>
    <w:rsid w:val="00FD490A"/>
    <w:rsid w:val="00FD4B66"/>
    <w:rsid w:val="00FD5159"/>
    <w:rsid w:val="00FD53BC"/>
    <w:rsid w:val="00FD5DE3"/>
    <w:rsid w:val="00FD5E49"/>
    <w:rsid w:val="00FD5F5B"/>
    <w:rsid w:val="00FD6115"/>
    <w:rsid w:val="00FD6AD2"/>
    <w:rsid w:val="00FD7248"/>
    <w:rsid w:val="00FD75FA"/>
    <w:rsid w:val="00FD7808"/>
    <w:rsid w:val="00FD780B"/>
    <w:rsid w:val="00FD7EE3"/>
    <w:rsid w:val="00FE0034"/>
    <w:rsid w:val="00FE0421"/>
    <w:rsid w:val="00FE100F"/>
    <w:rsid w:val="00FE10BB"/>
    <w:rsid w:val="00FE1564"/>
    <w:rsid w:val="00FE1A4C"/>
    <w:rsid w:val="00FE1F0D"/>
    <w:rsid w:val="00FE1FE8"/>
    <w:rsid w:val="00FE20FB"/>
    <w:rsid w:val="00FE24ED"/>
    <w:rsid w:val="00FE2867"/>
    <w:rsid w:val="00FE2A07"/>
    <w:rsid w:val="00FE2A09"/>
    <w:rsid w:val="00FE2B83"/>
    <w:rsid w:val="00FE2CB5"/>
    <w:rsid w:val="00FE38A2"/>
    <w:rsid w:val="00FE39D1"/>
    <w:rsid w:val="00FE3CFC"/>
    <w:rsid w:val="00FE3E8F"/>
    <w:rsid w:val="00FE40AE"/>
    <w:rsid w:val="00FE47F0"/>
    <w:rsid w:val="00FE492C"/>
    <w:rsid w:val="00FE4FF8"/>
    <w:rsid w:val="00FE54F9"/>
    <w:rsid w:val="00FE5858"/>
    <w:rsid w:val="00FE5990"/>
    <w:rsid w:val="00FE6A8C"/>
    <w:rsid w:val="00FE6CFE"/>
    <w:rsid w:val="00FE71B2"/>
    <w:rsid w:val="00FE7356"/>
    <w:rsid w:val="00FE74C1"/>
    <w:rsid w:val="00FE7B41"/>
    <w:rsid w:val="00FE7E46"/>
    <w:rsid w:val="00FE7E57"/>
    <w:rsid w:val="00FE7F15"/>
    <w:rsid w:val="00FF0014"/>
    <w:rsid w:val="00FF0069"/>
    <w:rsid w:val="00FF04D9"/>
    <w:rsid w:val="00FF0ABD"/>
    <w:rsid w:val="00FF0AF7"/>
    <w:rsid w:val="00FF0C86"/>
    <w:rsid w:val="00FF10AC"/>
    <w:rsid w:val="00FF11D6"/>
    <w:rsid w:val="00FF13E5"/>
    <w:rsid w:val="00FF1508"/>
    <w:rsid w:val="00FF1587"/>
    <w:rsid w:val="00FF185A"/>
    <w:rsid w:val="00FF1CBF"/>
    <w:rsid w:val="00FF1CD3"/>
    <w:rsid w:val="00FF1CE5"/>
    <w:rsid w:val="00FF20A7"/>
    <w:rsid w:val="00FF220C"/>
    <w:rsid w:val="00FF25A8"/>
    <w:rsid w:val="00FF25F1"/>
    <w:rsid w:val="00FF27A5"/>
    <w:rsid w:val="00FF33F9"/>
    <w:rsid w:val="00FF3497"/>
    <w:rsid w:val="00FF3526"/>
    <w:rsid w:val="00FF4167"/>
    <w:rsid w:val="00FF420D"/>
    <w:rsid w:val="00FF5400"/>
    <w:rsid w:val="00FF57BA"/>
    <w:rsid w:val="00FF5C22"/>
    <w:rsid w:val="00FF5E49"/>
    <w:rsid w:val="00FF5F84"/>
    <w:rsid w:val="00FF6013"/>
    <w:rsid w:val="00FF6146"/>
    <w:rsid w:val="00FF624B"/>
    <w:rsid w:val="00FF63AB"/>
    <w:rsid w:val="00FF6411"/>
    <w:rsid w:val="00FF657D"/>
    <w:rsid w:val="00FF6868"/>
    <w:rsid w:val="00FF6EA7"/>
    <w:rsid w:val="00FF70F5"/>
    <w:rsid w:val="00FF7186"/>
    <w:rsid w:val="00FF76C9"/>
    <w:rsid w:val="00FF7732"/>
    <w:rsid w:val="00FF7771"/>
    <w:rsid w:val="00FF779B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5D5F4BE2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882C8684-AD1B-4800-B98B-FB7654AC2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8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A4DCA-30F0-4F74-BEE3-12B1259EF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</TotalTime>
  <Pages>12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Kornsiri, Chongaksorn</cp:lastModifiedBy>
  <cp:revision>15</cp:revision>
  <cp:lastPrinted>2026-05-12T22:50:00Z</cp:lastPrinted>
  <dcterms:created xsi:type="dcterms:W3CDTF">2026-05-11T19:39:00Z</dcterms:created>
  <dcterms:modified xsi:type="dcterms:W3CDTF">2026-05-13T01:29:00Z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